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5ba4" w14:paraId="e625ba4" w:rsidRDefault="00CF4593" w:rsidP="00DD1E5B" w:rsidR="00CF4593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136/15-8</w:t>
      </w:r>
    </w:p>
    <w:p w:rsidRDefault="00CF4593" w:rsidP="00E87D86" w:rsidR="00CF4593" w:rsidRPr="000175CB">
      <w:pPr>
        <w:jc w:val="both"/>
        <w:rPr>
          <w:sz w:val="22"/>
          <w:szCs w:val="22"/>
        </w:rPr>
      </w:pPr>
    </w:p>
    <w:p w:rsidRDefault="00CF4593" w:rsidP="00E87D86" w:rsidR="00CF4593" w:rsidRPr="000175CB">
      <w:pPr>
        <w:jc w:val="both"/>
        <w:rPr>
          <w:sz w:val="22"/>
          <w:szCs w:val="22"/>
        </w:rPr>
      </w:pPr>
    </w:p>
    <w:p w:rsidRDefault="00CF4593" w:rsidP="00E87D86" w:rsidR="00CF4593" w:rsidRPr="000175CB">
      <w:pPr>
        <w:jc w:val="both"/>
        <w:rPr>
          <w:bCs/>
          <w:sz w:val="22"/>
          <w:szCs w:val="22"/>
        </w:rPr>
      </w:pPr>
    </w:p>
    <w:p w:rsidRDefault="00CF4593" w:rsidP="00E87D86" w:rsidR="00CF4593" w:rsidRPr="000175CB">
      <w:pPr>
        <w:jc w:val="both"/>
        <w:rPr>
          <w:bCs/>
          <w:sz w:val="22"/>
          <w:szCs w:val="22"/>
        </w:rPr>
      </w:pPr>
    </w:p>
    <w:p w:rsidRDefault="00CF4593" w:rsidP="00E87D86" w:rsidR="00CF459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F4593" w:rsidP="00E87D86" w:rsidR="00CF459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F4593" w:rsidP="00FC1537" w:rsidR="00CF4593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F4593" w:rsidP="00E87D86" w:rsidR="00CF459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F4593" w:rsidP="00FC1537" w:rsidR="00CF4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F4593" w:rsidP="00E87D86" w:rsidR="00CF4593" w:rsidRPr="000175CB">
      <w:pPr>
        <w:rPr>
          <w:sz w:val="22"/>
          <w:szCs w:val="22"/>
        </w:rPr>
      </w:pPr>
    </w:p>
    <w:p w:rsidRDefault="00CF4593" w:rsidP="001F7D4E" w:rsidR="00CF4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F4593" w:rsidP="001F7D4E" w:rsidR="00CF4593" w:rsidRPr="000175CB">
      <w:pPr>
        <w:jc w:val="center"/>
        <w:rPr>
          <w:sz w:val="22"/>
          <w:szCs w:val="22"/>
        </w:rPr>
      </w:pPr>
    </w:p>
    <w:p w:rsidRDefault="00CF4593" w:rsidP="000175CB" w:rsidR="00CF4593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RUSKI KULTURNI CENTAR d.o.o., Zadar, Ulica Grge Novaka 27, OIB 09408660838,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F4593" w:rsidP="00E87D86" w:rsidR="00CF4593" w:rsidRPr="000175CB">
      <w:pPr>
        <w:ind w:firstLine="720"/>
        <w:jc w:val="both"/>
        <w:rPr>
          <w:sz w:val="22"/>
          <w:szCs w:val="22"/>
        </w:rPr>
      </w:pPr>
    </w:p>
    <w:p w:rsidRDefault="00CF4593" w:rsidP="004D697C" w:rsidR="00CF4593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F4593" w:rsidP="000175CB" w:rsidR="00CF4593" w:rsidRPr="000175CB">
      <w:pPr>
        <w:jc w:val="both"/>
        <w:rPr>
          <w:sz w:val="22"/>
          <w:szCs w:val="22"/>
        </w:rPr>
      </w:pPr>
    </w:p>
    <w:p w:rsidRDefault="00CF4593" w:rsidP="005C42A8" w:rsidR="00CF4593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RUSKI KULTURNI CENTAR d.o.o., Zadar, Ulica Grge Novaka 27, OIB 09408660838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142.448,44</w:t>
      </w:r>
      <w:r w:rsidRPr="000175CB">
        <w:rPr>
          <w:sz w:val="22"/>
          <w:szCs w:val="22"/>
        </w:rPr>
        <w:t xml:space="preserve"> kn. </w:t>
      </w:r>
    </w:p>
    <w:p w:rsidRDefault="00CF4593" w:rsidP="00E87D86" w:rsidR="00CF4593" w:rsidRPr="000175CB">
      <w:pPr>
        <w:jc w:val="both"/>
        <w:rPr>
          <w:sz w:val="22"/>
          <w:szCs w:val="22"/>
        </w:rPr>
      </w:pPr>
    </w:p>
    <w:p w:rsidRDefault="00CF4593" w:rsidP="00CD5142" w:rsidR="00CF459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Boris Antonović Shushkevich, Rusija, Surgut, Čehova 5/1 i Alen Čirjak, Zadar, I.M. Ronjgova 12.,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CF4593" w:rsidP="00CD5142" w:rsidR="00CF4593" w:rsidRPr="000175CB">
      <w:pPr>
        <w:jc w:val="both"/>
        <w:rPr>
          <w:sz w:val="22"/>
          <w:szCs w:val="22"/>
        </w:rPr>
      </w:pPr>
    </w:p>
    <w:p w:rsidRDefault="00CF4593" w:rsidP="00B26015" w:rsidR="00CF4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136</w:t>
      </w:r>
      <w:r w:rsidRPr="000175CB">
        <w:rPr>
          <w:sz w:val="22"/>
          <w:szCs w:val="22"/>
        </w:rPr>
        <w:t>-2015.</w:t>
      </w:r>
    </w:p>
    <w:p w:rsidRDefault="00CF4593" w:rsidP="00DD1E5B" w:rsidR="00CF4593" w:rsidRPr="000175CB">
      <w:pPr>
        <w:jc w:val="both"/>
        <w:rPr>
          <w:sz w:val="22"/>
          <w:szCs w:val="22"/>
        </w:rPr>
      </w:pPr>
    </w:p>
    <w:p w:rsidRDefault="00CF4593" w:rsidP="00B62BFF" w:rsidR="00CF4593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F4593" w:rsidP="000175CB" w:rsidR="00CF4593" w:rsidRPr="000175CB">
      <w:pPr>
        <w:jc w:val="both"/>
        <w:rPr>
          <w:sz w:val="22"/>
          <w:szCs w:val="22"/>
        </w:rPr>
      </w:pPr>
    </w:p>
    <w:p w:rsidRDefault="00CF4593" w:rsidP="00E87D86" w:rsidR="00CF4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F4593" w:rsidP="000175CB" w:rsidR="00CF4593" w:rsidRPr="000175CB">
      <w:pPr>
        <w:rPr>
          <w:sz w:val="22"/>
          <w:szCs w:val="22"/>
        </w:rPr>
      </w:pPr>
    </w:p>
    <w:p w:rsidRDefault="00CF4593" w:rsidP="00B91F87" w:rsidR="00CF4593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F4593" w:rsidP="009B0DA8" w:rsidR="00CF4593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F4593" w:rsidP="00B91F87" w:rsidR="00CF4593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F4593" w:rsidP="000175CB" w:rsidR="00CF4593" w:rsidRPr="000175CB">
      <w:pPr>
        <w:jc w:val="both"/>
        <w:rPr>
          <w:sz w:val="22"/>
          <w:szCs w:val="22"/>
        </w:rPr>
      </w:pPr>
    </w:p>
    <w:p w:rsidRDefault="00CF4593" w:rsidP="00B62BFF" w:rsidR="00CF4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F4593" w:rsidP="00B62BFF" w:rsidR="00CF4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F4593" w:rsidP="00B62BFF" w:rsidR="00CF4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F4593" w:rsidP="00B62BFF" w:rsidR="00CF4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F4593" w:rsidP="00E87D86" w:rsidR="00CF4593" w:rsidRPr="000175CB">
      <w:pPr>
        <w:rPr>
          <w:sz w:val="22"/>
          <w:szCs w:val="22"/>
        </w:rPr>
      </w:pPr>
    </w:p>
    <w:p w:rsidRDefault="00CF4593" w:rsidP="00E87D86" w:rsidR="00CF4593" w:rsidRPr="000175CB">
      <w:pPr>
        <w:rPr>
          <w:sz w:val="22"/>
          <w:szCs w:val="22"/>
        </w:rPr>
      </w:pPr>
    </w:p>
    <w:p w:rsidRDefault="00CF4593" w:rsidR="00CF4593" w:rsidRPr="000175CB">
      <w:pPr>
        <w:rPr>
          <w:sz w:val="22"/>
          <w:szCs w:val="22"/>
        </w:rPr>
      </w:pPr>
    </w:p>
    <w:sectPr w:rsidSect="000175CB" w:rsidR="00CF4593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232" w:rsidP="00381900" w:rsidR="00000232">
      <w:r>
        <w:separator/>
      </w:r>
    </w:p>
  </w:endnote>
  <w:endnote w:id="0" w:type="continuationSeparator">
    <w:p w:rsidRDefault="00000232" w:rsidP="00381900" w:rsidR="00000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232" w:rsidR="00CF459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4593">
      <w:rPr>
        <w:noProof/>
      </w:rPr>
      <w:t>2</w:t>
    </w:r>
    <w:r>
      <w:rPr>
        <w:noProof/>
      </w:rPr>
      <w:fldChar w:fldCharType="end"/>
    </w:r>
  </w:p>
  <w:p w:rsidRDefault="00CF4593" w:rsidR="00CF45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232" w:rsidP="00381900" w:rsidR="00000232">
      <w:r>
        <w:separator/>
      </w:r>
    </w:p>
  </w:footnote>
  <w:footnote w:id="0" w:type="continuationSeparator">
    <w:p w:rsidRDefault="00000232" w:rsidP="00381900" w:rsidR="00000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232" w:rsidP="00630C9B" w:rsidR="00CF459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F4593">
      <w:rPr>
        <w:noProof/>
      </w:rPr>
      <w:t>2</w:t>
    </w:r>
    <w:r>
      <w:rPr>
        <w:noProof/>
      </w:rPr>
      <w:fldChar w:fldCharType="end"/>
    </w:r>
    <w:r w:rsidR="00CF4593">
      <w:tab/>
    </w:r>
    <w:r w:rsidR="00CF4593">
      <w:tab/>
      <w:t>Poslovni broj: 5</w:t>
    </w:r>
    <w:r w:rsidR="00CF4593" w:rsidRPr="00FC1537">
      <w:t xml:space="preserve"> St</w:t>
    </w:r>
    <w:r w:rsidR="00CF4593">
      <w:t>-445/15-6</w:t>
    </w:r>
  </w:p>
  <w:p w:rsidRDefault="00CF4593" w:rsidP="00414B48" w:rsidR="00CF4593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0232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074A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B0DA8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71E70"/>
    <w:rsid w:val="00C95A52"/>
    <w:rsid w:val="00C96EEB"/>
    <w:rsid w:val="00CC6FF6"/>
    <w:rsid w:val="00CD5142"/>
    <w:rsid w:val="00CE12A6"/>
    <w:rsid w:val="00CF4593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7007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007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007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007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007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RUSKI KULTURNI CENTAR društvo s ograničenom odgovornošću za usluge i putničku agenciju</izvorni_sadrzaj>
    <derivirana_varijabla naziv="DomainObject.Predmet.ProtustrankaFormated_1">  RUSKI KULTURNI CENTAR društvo s ograničenom odgovornošću za usluge i putničku agenciju</derivirana_varijabla>
  </DomainObject.Predmet.ProtustrankaFormated>
  <DomainObject.Predmet.ProtustrankaFormatedOIB>
    <izvorni_sadrzaj>  RUSKI KULTURNI CENTAR društvo s ograničenom odgovornošću za usluge i putničku agenciju, OIB 09408660838</izvorni_sadrzaj>
    <derivirana_varijabla naziv="DomainObject.Predmet.ProtustrankaFormatedOIB_1">  RUSKI KULTURNI CENTAR društvo s ograničenom odgovornošću za usluge i putničku agenciju, OIB 09408660838</derivirana_varijabla>
  </DomainObject.Predmet.ProtustrankaFormatedOIB>
  <DomainObject.Predmet.ProtustrankaFormatedWithAdress>
    <izvorni_sadrzaj> RUSKI KULTURNI CENTAR društvo s ograničenom odgovornošću za usluge i putničku agenciju, Ulica Grge Novaka 27, 23000 Zadar</izvorni_sadrzaj>
    <derivirana_varijabla naziv="DomainObject.Predmet.ProtustrankaFormatedWithAdress_1"> RUSKI KULTURNI CENTAR društvo s ograničenom odgovornošću za usluge i putničku agenciju, Ulica Grge Novaka 27, 23000 Zadar</derivirana_varijabla>
  </DomainObject.Predmet.ProtustrankaFormatedWithAdress>
  <DomainObject.Predmet.ProtustrankaFormatedWithAdressOIB>
    <izvorni_sadrzaj> RUSKI KULTURNI CENTAR društvo s ograničenom odgovornošću za usluge i putničku agenciju, OIB 09408660838, Ulica Grge Novaka 27, 23000 Zadar</izvorni_sadrzaj>
    <derivirana_varijabla naziv="DomainObject.Predmet.ProtustrankaFormatedWithAdressOIB_1"> RUSKI KULTURNI CENTAR društvo s ograničenom odgovornošću za usluge i putničku agenciju, OIB 09408660838, Ulica Grge Novaka 27, 23000 Zadar</derivirana_varijabla>
  </DomainObject.Predmet.ProtustrankaFormatedWithAdressOIB>
  <DomainObject.Predmet.ProtustrankaWithAdress>
    <izvorni_sadrzaj>RUSKI KULTURNI CENTAR društvo s ograničenom odgovornošću za usluge i putničku agenciju Ulica Grge Novaka 27, 23000 Zadar</izvorni_sadrzaj>
    <derivirana_varijabla naziv="DomainObject.Predmet.ProtustrankaWithAdress_1">RUSKI KULTURNI CENTAR društvo s ograničenom odgovornošću za usluge i putničku agenciju Ulica Grge Novaka 27, 23000 Zadar</derivirana_varijabla>
  </DomainObject.Predmet.ProtustrankaWithAdress>
  <DomainObject.Predmet.ProtustrankaWithAdressOIB>
    <izvorni_sadrzaj>RUSKI KULTURNI CENTAR društvo s ograničenom odgovornošću za usluge i putničku agenciju, OIB 09408660838, Ulica Grge Novaka 27, 23000 Zadar</izvorni_sadrzaj>
    <derivirana_varijabla naziv="DomainObject.Predmet.ProtustrankaWithAdressOIB_1">RUSKI KULTURNI CENTAR društvo s ograničenom odgovornošću za usluge i putničku agenciju, OIB 09408660838, Ulica Grge Novaka 27, 23000 Zadar</derivirana_varijabla>
  </DomainObject.Predmet.ProtustrankaWithAdressOIB>
  <DomainObject.Predmet.ProtustrankaNazivFormated>
    <izvorni_sadrzaj>RUSKI KULTURNI CENTAR društvo s ograničenom odgovornošću za usluge i putničku agenciju</izvorni_sadrzaj>
    <derivirana_varijabla naziv="DomainObject.Predmet.ProtustrankaNazivFormated_1">RUSKI KULTURNI CENTAR društvo s ograničenom odgovornošću za usluge i putničku agenciju</derivirana_varijabla>
  </DomainObject.Predmet.ProtustrankaNazivFormated>
  <DomainObject.Predmet.ProtustrankaNazivFormatedOIB>
    <izvorni_sadrzaj>RUSKI KULTURNI CENTAR društvo s ograničenom odgovornošću za usluge i putničku agenciju, OIB 09408660838</izvorni_sadrzaj>
    <derivirana_varijabla naziv="DomainObject.Predmet.ProtustrankaNazivFormatedOIB_1">RUSKI KULTURNI CENTAR društvo s ograničenom odgovornošću za usluge i putničku agenciju, OIB 09408660838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142797.16</izvorni_sadrzaj>
    <derivirana_varijabla naziv="DomainObject.Predmet.TrenutnaVrijednost_1">142797.16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RUSKI KULTURNI CENTAR društvo s ograničenom odgovornošću za usluge i putničku agenciju</item>
    </izvorni_sadrzaj>
    <derivirana_varijabla naziv="DomainObject.Predmet.ProtuStrankaListFormated_1">
      <item>RUSKI KULTURNI CENTAR društvo s ograničenom odgovornošću za usluge i putničku agenciju</item>
    </derivirana_varijabla>
  </DomainObject.Predmet.ProtuStrankaListFormated>
  <DomainObject.Predmet.ProtuStrankaListFormatedOIB>
    <izvorni_sadrzaj>
      <item>RUSKI KULTURNI CENTAR društvo s ograničenom odgovornošću za usluge i putničku agenciju, OIB 09408660838</item>
    </izvorni_sadrzaj>
    <derivirana_varijabla naziv="DomainObject.Predmet.ProtuStrankaListFormatedOIB_1">
      <item>RUSKI KULTURNI CENTAR društvo s ograničenom odgovornošću za usluge i putničku agenciju, OIB 09408660838</item>
    </derivirana_varijabla>
  </DomainObject.Predmet.ProtuStrankaListFormatedOIB>
  <DomainObject.Predmet.ProtuStrankaListFormatedWithAdress>
    <izvorni_sadrzaj>
      <item>RUSKI KULTURNI CENTAR društvo s ograničenom odgovornošću za usluge i putničku agenciju, Ulica Grge Novaka 27, 23000 Zadar</item>
    </izvorni_sadrzaj>
    <derivirana_varijabla naziv="DomainObject.Predmet.ProtuStrankaListFormatedWithAdress_1">
      <item>RUSKI KULTURNI CENTAR društvo s ograničenom odgovornošću za usluge i putničku agenciju, Ulica Grge Novaka 27, 23000 Zadar</item>
    </derivirana_varijabla>
  </DomainObject.Predmet.ProtuStrankaListFormatedWithAdress>
  <DomainObject.Predmet.ProtuStrankaListFormatedWithAdressOIB>
    <izvorni_sadrzaj>
      <item>RUSKI KULTURNI CENTAR društvo s ograničenom odgovornošću za usluge i putničku agenciju, OIB 09408660838, Ulica Grge Novaka 27, 23000 Zadar</item>
    </izvorni_sadrzaj>
    <derivirana_varijabla naziv="DomainObject.Predmet.ProtuStrankaListFormatedWithAdressOIB_1">
      <item>RUSKI KULTURNI CENTAR društvo s ograničenom odgovornošću za usluge i putničku agenciju, OIB 09408660838, Ulica Grge Novaka 27, 23000 Zadar</item>
    </derivirana_varijabla>
  </DomainObject.Predmet.ProtuStrankaListFormatedWithAdressOIB>
  <DomainObject.Predmet.ProtuStrankaListNazivFormated>
    <izvorni_sadrzaj>
      <item>RUSKI KULTURNI CENTAR društvo s ograničenom odgovornošću za usluge i putničku agenciju</item>
    </izvorni_sadrzaj>
    <derivirana_varijabla naziv="DomainObject.Predmet.ProtuStrankaListNazivFormated_1">
      <item>RUSKI KULTURNI CENTAR društvo s ograničenom odgovornošću za usluge i putničku agenciju</item>
    </derivirana_varijabla>
  </DomainObject.Predmet.ProtuStrankaListNazivFormated>
  <DomainObject.Predmet.ProtuStrankaListNazivFormatedOIB>
    <izvorni_sadrzaj>
      <item>RUSKI KULTURNI CENTAR društvo s ograničenom odgovornošću za usluge i putničku agenciju, OIB 09408660838</item>
    </izvorni_sadrzaj>
    <derivirana_varijabla naziv="DomainObject.Predmet.ProtuStrankaListNazivFormatedOIB_1">
      <item>RUSKI KULTURNI CENTAR društvo s ograničenom odgovornošću za usluge i putničku agenciju, OIB 09408660838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RUSKI KULTURNI CENTAR društvo s ograničenom odgovornošću za usluge i putničku agenciju</izvorni_sadrzaj>
    <derivirana_varijabla naziv="DomainObject.Predmet.ProtustrankaIDrugi_1">RUSKI KULTURNI CENTAR društvo s ograničenom odgovornošću za usluge i putničku agenciju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RUSKI KULTURNI CENTAR društvo s ograničenom odgovornošću za usluge i putničku agenciju, OIB 09408660838, Ulica Grge Novaka 27, 23000 Zadar</izvorni_sadrzaj>
    <derivirana_varijabla naziv="DomainObject.Predmet.ProtustrankaIDrugiAdressOIB_1">RUSKI KULTURNI CENTAR društvo s ograničenom odgovornošću za usluge i putničku agenciju, OIB 09408660838, Ulica Grge Novaka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RUSKI KULTURNI CENTAR društvo s ograničenom odgovornošću za usluge i putničku agenciju</item>
    </izvorni_sadrzaj>
    <derivirana_varijabla naziv="DomainObject.Predmet.SudioniciListNaziv_1">
      <item>FINA</item>
      <item>RUSKI KULTURNI CENTAR društvo s ograničenom odgovornošću za usluge i putničku agenciju</item>
    </derivirana_varijabla>
  </DomainObject.Predmet.SudioniciListNaziv>
  <DomainObject.Predmet.SudioniciListAdressOIB>
    <izvorni_sadrzaj>
      <item>FINA, OIB 85821130368</item>
      <item>RUSKI KULTURNI CENTAR društvo s ograničenom odgovornošću za usluge i putničku agenciju, OIB 09408660838, Ulica Grge Novaka 27,23000 Zadar</item>
    </izvorni_sadrzaj>
    <derivirana_varijabla naziv="DomainObject.Predmet.SudioniciListAdressOIB_1">
      <item>FINA, OIB 85821130368</item>
      <item>RUSKI KULTURNI CENTAR društvo s ograničenom odgovornošću za usluge i putničku agenciju, OIB 09408660838,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09408660838</item>
    </izvorni_sadrzaj>
    <derivirana_varijabla naziv="DomainObject.Predmet.SudioniciListNazivOIB_1">
      <item>, OIB 85821130368</item>
      <item>, OIB 09408660838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2010</properties:Characters>
  <properties:Lines>60</properties:Lines>
  <properties:Paragraphs>23</properties:Paragraphs>
  <properties:TotalTime>9</properties:TotalTime>
  <properties:ScaleCrop>false</properties:ScaleCrop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2016-02-05T07:40:00Z</dcterms:created>
  <dc:creator>Danijela Markulin</dc:creator>
  <dc:description/>
  <cp:keywords/>
  <cp:lastModifiedBy>Vedrana Raspović</cp:lastModifiedBy>
  <cp:lastPrinted>2016-02-05T07:39:00Z</cp:lastPrinted>
  <dcterms:modified xmlns:xsi="http://www.w3.org/2001/XMLSchema-instance" xsi:type="dcterms:W3CDTF">2016-02-11T08:47:00Z</dcterms:modified>
  <cp:revision>3</cp:revision>
  <dc:subject/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