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03daad5" w14:paraId="03daad5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A626B3">
        <w:t>496/2018-31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662C10" w:rsidR="00662C10">
      <w:pPr>
        <w:jc w:val="both"/>
      </w:pPr>
      <w:r w:rsidRPr="003734BE">
        <w:tab/>
      </w:r>
      <w:r w:rsidR="00662C10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A626B3" w:rsidRPr="00FB3FB5">
        <w:t xml:space="preserve">PIONIR j.d.o.o., Put </w:t>
      </w:r>
      <w:proofErr w:type="spellStart"/>
      <w:r w:rsidR="00A626B3" w:rsidRPr="00FB3FB5">
        <w:t>Duilova</w:t>
      </w:r>
      <w:proofErr w:type="spellEnd"/>
      <w:r w:rsidR="00A626B3" w:rsidRPr="00FB3FB5">
        <w:t xml:space="preserve"> 21, Split ,OIB: 92973639691</w:t>
      </w:r>
      <w:r w:rsidR="00662C10">
        <w:t xml:space="preserve">, </w:t>
      </w:r>
      <w:r w:rsidR="00A626B3">
        <w:t>14</w:t>
      </w:r>
      <w:r w:rsidR="009D3E89">
        <w:t>. ožujka</w:t>
      </w:r>
      <w:r w:rsidR="00662C10">
        <w:t xml:space="preserve"> 2019.</w:t>
      </w:r>
    </w:p>
    <w:p w:rsidRDefault="00CF623D" w:rsidP="00662C10" w:rsidR="00CF623D">
      <w:pPr>
        <w:pStyle w:val="Tijeloteksta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A626B3">
        <w:t>496</w:t>
      </w:r>
      <w:r w:rsidRPr="006D5886">
        <w:t>-</w:t>
      </w:r>
      <w:r w:rsidR="00A626B3">
        <w:t>2018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A626B3">
        <w:t>31. siječnja</w:t>
      </w:r>
      <w:r w:rsidR="00A127CD">
        <w:t xml:space="preserve"> </w:t>
      </w:r>
      <w:r w:rsidR="00B244DD">
        <w:t>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A626B3">
        <w:t>496/2018-28 od 14.</w:t>
      </w:r>
      <w:r w:rsidR="009D3E89">
        <w:t xml:space="preserve"> ožujka 2019. 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A626B3">
        <w:t>31. siječnja</w:t>
      </w:r>
      <w:r w:rsidR="00A127CD">
        <w:t xml:space="preserve"> </w:t>
      </w:r>
      <w:r w:rsidR="00B244DD">
        <w:t>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A626B3">
        <w:t>24</w:t>
      </w:r>
      <w:r w:rsidR="00662C10">
        <w:t xml:space="preserve">. </w:t>
      </w:r>
      <w:r w:rsidR="00A626B3">
        <w:t>siječnja</w:t>
      </w:r>
      <w:r w:rsidR="00A127CD">
        <w:t xml:space="preserve"> </w:t>
      </w:r>
      <w:r w:rsidR="00B244DD">
        <w:t>2017</w:t>
      </w:r>
      <w:r w:rsidR="00A127CD">
        <w:t xml:space="preserve">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A626B3">
        <w:t>14</w:t>
      </w:r>
      <w:r w:rsidR="009D3E89">
        <w:t xml:space="preserve">.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B30A17" w:rsidP="00B30A17" w:rsidR="00B30A17">
      <w:pPr>
        <w:ind w:left="6480"/>
      </w:pPr>
      <w:r>
        <w:t xml:space="preserve">   </w:t>
      </w:r>
      <w:r w:rsidR="00BE2A2F">
        <w:t>Katarina Mikulić,v.r.</w:t>
      </w:r>
    </w:p>
    <w:p w:rsidRDefault="00BE2A2F" w:rsidP="0071700F" w:rsidR="00BE2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BE2A2F" w:rsidP="0071700F" w:rsidR="00BE2A2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E2A2F" w:rsidP="00B30A17" w:rsidR="00BE2A2F">
      <w:pPr>
        <w:ind w:left="6480"/>
      </w:pPr>
    </w:p>
    <w:p w:rsidRDefault="00BE2A2F" w:rsidP="00B30A17" w:rsidR="00BE2A2F">
      <w:pPr>
        <w:ind w:left="6480"/>
      </w:pP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A626B3">
          <w:t>496/2018-31</w:t>
        </w:r>
      </w:p>
    </w:sdtContent>
  </w:sdt>
  <w:p w:rsidRDefault="00BE2A2F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BE2A2F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2423E3"/>
    <w:rsid w:val="003C2F22"/>
    <w:rsid w:val="00417EA6"/>
    <w:rsid w:val="006328A0"/>
    <w:rsid w:val="00662C10"/>
    <w:rsid w:val="0071519E"/>
    <w:rsid w:val="00766452"/>
    <w:rsid w:val="007F7A84"/>
    <w:rsid w:val="00814EDB"/>
    <w:rsid w:val="00815142"/>
    <w:rsid w:val="00853B3E"/>
    <w:rsid w:val="00981D37"/>
    <w:rsid w:val="009D3E89"/>
    <w:rsid w:val="00A127CD"/>
    <w:rsid w:val="00A51DE9"/>
    <w:rsid w:val="00A626B3"/>
    <w:rsid w:val="00A76C07"/>
    <w:rsid w:val="00B244DD"/>
    <w:rsid w:val="00B30A17"/>
    <w:rsid w:val="00B7506F"/>
    <w:rsid w:val="00BD7DD7"/>
    <w:rsid w:val="00BE2A2F"/>
    <w:rsid w:val="00CF623D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2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A2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A2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A2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E2A2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2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A2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A2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A2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E2A2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St-496/2018</izvorni_sadrzaj>
    <derivirana_varijabla naziv="DomainObject.Predmet.OznakaBroj_1">St-496/2018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PIONIR jednostavno društvo s ograničenom odgovornošću za trgovinu i usluge</izvorni_sadrzaj>
    <derivirana_varijabla naziv="DomainObject.Predmet.ProtustrankaFormated_1">  PIONIR jednostavno društvo s ograničenom odgovornošću za trgovinu i usluge</derivirana_varijabla>
  </DomainObject.Predmet.ProtustrankaFormated>
  <DomainObject.Predmet.ProtustrankaFormatedOIB>
    <izvorni_sadrzaj>  PIONIR jednostavno društvo s ograničenom odgovornošću za trgovinu i usluge, OIB 92973639691</izvorni_sadrzaj>
    <derivirana_varijabla naziv="DomainObject.Predmet.ProtustrankaFormatedOIB_1">  PIONIR jednostavno društvo s ograničenom odgovornošću za trgovinu i usluge, OIB 92973639691</derivirana_varijabla>
  </DomainObject.Predmet.ProtustrankaFormatedOIB>
  <DomainObject.Predmet.ProtustrankaFormatedWithAdress>
    <izvorni_sadrzaj> PIONIR jednostavno društvo s ograničenom odgovornošću za trgovinu i usluge, Put Duilova 21, 21000 Split</izvorni_sadrzaj>
    <derivirana_varijabla naziv="DomainObject.Predmet.ProtustrankaFormatedWithAdress_1"> PIONIR jednostavno društvo s ograničenom odgovornošću za trgovinu i usluge, Put Duilova 21, 21000 Split</derivirana_varijabla>
  </DomainObject.Predmet.ProtustrankaFormatedWithAdress>
  <DomainObject.Predmet.ProtustrankaFormatedWithAdressOIB>
    <izvorni_sadrzaj> PIONIR jednostavno društvo s ograničenom odgovornošću za trgovinu i usluge, OIB 92973639691, Put Duilova 21, 21000 Split</izvorni_sadrzaj>
    <derivirana_varijabla naziv="DomainObject.Predmet.ProtustrankaFormatedWithAdressOIB_1"> PIONIR jednostavno društvo s ograničenom odgovornošću za trgovinu i usluge, OIB 92973639691, Put Duilova 21, 21000 Split</derivirana_varijabla>
  </DomainObject.Predmet.ProtustrankaFormatedWithAdressOIB>
  <DomainObject.Predmet.ProtustrankaWithAdress>
    <izvorni_sadrzaj>PIONIR jednostavno društvo s ograničenom odgovornošću za trgovinu i usluge Put Duilova 21, 21000 Split</izvorni_sadrzaj>
    <derivirana_varijabla naziv="DomainObject.Predmet.ProtustrankaWithAdress_1">PIONIR jednostavno društvo s ograničenom odgovornošću za trgovinu i usluge Put Duilova 21, 21000 Split</derivirana_varijabla>
  </DomainObject.Predmet.ProtustrankaWithAdress>
  <DomainObject.Predmet.ProtustrankaWithAdressOIB>
    <izvorni_sadrzaj>PIONIR jednostavno društvo s ograničenom odgovornošću za trgovinu i usluge, OIB 92973639691, Put Duilova 21, 21000 Split</izvorni_sadrzaj>
    <derivirana_varijabla naziv="DomainObject.Predmet.ProtustrankaWithAdressOIB_1">PIONIR jednostavno društvo s ograničenom odgovornošću za trgovinu i usluge, OIB 92973639691, Put Duilova 21, 21000 Split</derivirana_varijabla>
  </DomainObject.Predmet.ProtustrankaWithAdressOIB>
  <DomainObject.Predmet.ProtustrankaNazivFormated>
    <izvorni_sadrzaj>PIONIR jednostavno društvo s ograničenom odgovornošću za trgovinu i usluge</izvorni_sadrzaj>
    <derivirana_varijabla naziv="DomainObject.Predmet.ProtustrankaNazivFormated_1">PIONIR jednostavno društvo s ograničenom odgovornošću za trgovinu i usluge</derivirana_varijabla>
  </DomainObject.Predmet.ProtustrankaNazivFormated>
  <DomainObject.Predmet.ProtustrankaNazivFormatedOIB>
    <izvorni_sadrzaj>PIONIR jednostavno društvo s ograničenom odgovornošću za trgovinu i usluge, OIB 92973639691</izvorni_sadrzaj>
    <derivirana_varijabla naziv="DomainObject.Predmet.ProtustrankaNazivFormatedOIB_1">PIONIR jednostavno društvo s ograničenom odgovornošću za trgovinu i usluge, OIB 92973639691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zastupanog po punomoćniku Županijsko državno odvjetništvo u Splitu</izvorni_sadrzaj>
    <derivirana_varijabla naziv="DomainObject.Predmet.StrankaFormated_1">  Ministarstvo financija zastupanog po punomoćniku Županijsko državno odvjetništvo u Splitu</derivirana_varijabla>
  </DomainObject.Predmet.StrankaFormated>
  <DomainObject.Predmet.StrankaFormatedOIB>
    <izvorni_sadrzaj>  Ministarstvo financija, OIB 18683136487 zastupanog po punomoćniku Županijsko državno odvjetništvo u Splitu</izvorni_sadrzaj>
    <derivirana_varijabla naziv="DomainObject.Predmet.StrankaFormatedOIB_1">  Ministarstvo financija, OIB 18683136487 zastupanog po punomoćniku Županijsko državno odvjetništvo u Splitu</derivirana_varijabla>
  </DomainObject.Predmet.StrankaFormatedOIB>
  <DomainObject.Predmet.StrankaFormatedWithAdress>
    <izvorni_sadrzaj> Ministarstvo financija, Katančićeva 5, 10000 Zagreb zastupanog po punomoćniku Županijsko državno odvjetništvo u Splitu</izvorni_sadrzaj>
    <derivirana_varijabla naziv="DomainObject.Predmet.StrankaFormatedWithAdress_1"> Ministarstvo financija, Katančićeva 5, 10000 Zagreb zastupanog po punomoćniku Županijsko državno odvjetništvo u Splitu</derivirana_varijabla>
  </DomainObject.Predmet.StrankaFormatedWithAdress>
  <DomainObject.Predmet.StrankaFormatedWithAdressOIB>
    <izvorni_sadrzaj> Ministarstvo financija, OIB 18683136487, Katančićeva 5, 10000 Zagreb zastupanog po punomoćniku Županijsko državno odvjetništvo u Splitu</izvorni_sadrzaj>
    <derivirana_varijabla naziv="DomainObject.Predmet.StrankaFormatedWithAdressOIB_1"> Ministarstvo financija,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Katančićeva 5,10000 Zagreb</izvorni_sadrzaj>
    <derivirana_varijabla naziv="DomainObject.Predmet.StrankaWithAdress_1">Ministarstvo financija Katančićeva 5,10000 Zagreb</derivirana_varijabla>
  </DomainObject.Predmet.StrankaWithAdress>
  <DomainObject.Predmet.StrankaWithAdressOIB>
    <izvorni_sadrzaj>Ministarstvo financija, OIB 18683136487, Katančićeva 5,10000 Zagreb</izvorni_sadrzaj>
    <derivirana_varijabla naziv="DomainObject.Predmet.StrankaWithAdressOIB_1">Ministarstvo financija, OIB 18683136487, Katančićeva 5,10000 Zagreb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zastupanog po punomoćniku Županijsko državno odvjetništvo u Splitu</item>
    </izvorni_sadrzaj>
    <derivirana_varijabla naziv="DomainObject.Predmet.StrankaListFormated_1">
      <item>Ministarstvo financija zastupanog po punomoćniku Županijsko državno odvjetništvo u Splitu</item>
    </derivirana_varijabla>
  </DomainObject.Predmet.StrankaListFormated>
  <DomainObject.Predmet.StrankaListFormatedOIB>
    <izvorni_sadrzaj>
      <item>Ministarstvo financija, OIB 18683136487 zastupanog po punomoćniku Županijsko državno odvjetništvo u Splitu</item>
    </izvorni_sadrzaj>
    <derivirana_varijabla naziv="DomainObject.Predmet.StrankaListFormatedOIB_1">
      <item>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financija, Katančićeva 5, 10000 Zagreb zastupanog po punomoćniku Županijsko državno odvjetništvo u Splitu</item>
    </izvorni_sadrzaj>
    <derivirana_varijabla naziv="DomainObject.Predmet.StrankaListFormatedWithAdress_1">
      <item>Ministarstvo financija,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financija, OIB 18683136487, Katančićeva 5, 10000 Zagreb zastupanog po punomoćniku Županijsko državno odvjetništvo u Splitu</item>
    </izvorni_sadrzaj>
    <derivirana_varijabla naziv="DomainObject.Predmet.StrankaListFormatedWithAdressOIB_1">
      <item>Ministarstvo financija,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PIONIR jednostavno društvo s ograničenom odgovornošću za trgovinu i usluge</item>
    </izvorni_sadrzaj>
    <derivirana_varijabla naziv="DomainObject.Predmet.ProtuStrankaListFormated_1">
      <item>PIONIR jednostavno društvo s ograničenom odgovornošću za trgovinu i usluge</item>
    </derivirana_varijabla>
  </DomainObject.Predmet.ProtuStrankaListFormated>
  <DomainObject.Predmet.ProtuStrankaListFormatedOIB>
    <izvorni_sadrzaj>
      <item>PIONIR jednostavno društvo s ograničenom odgovornošću za trgovinu i usluge, OIB 92973639691</item>
    </izvorni_sadrzaj>
    <derivirana_varijabla naziv="DomainObject.Predmet.ProtuStrankaListFormatedOIB_1">
      <item>PIONIR jednostavno društvo s ograničenom odgovornošću za trgovinu i usluge, OIB 92973639691</item>
    </derivirana_varijabla>
  </DomainObject.Predmet.ProtuStrankaListFormatedOIB>
  <DomainObject.Predmet.ProtuStrankaListFormatedWithAdress>
    <izvorni_sadrzaj>
      <item>PIONIR jednostavno društvo s ograničenom odgovornošću za trgovinu i usluge, Put Duilova 21, 21000 Split</item>
    </izvorni_sadrzaj>
    <derivirana_varijabla naziv="DomainObject.Predmet.ProtuStrankaListFormatedWithAdress_1">
      <item>PIONIR jednostavno društvo s ograničenom odgovornošću za trgovinu i usluge, Put Duilova 21, 21000 Split</item>
    </derivirana_varijabla>
  </DomainObject.Predmet.ProtuStrankaListFormatedWithAdress>
  <DomainObject.Predmet.ProtuStrankaListFormatedWithAdressOIB>
    <izvorni_sadrzaj>
      <item>PIONIR jednostavno društvo s ograničenom odgovornošću za trgovinu i usluge, OIB 92973639691, Put Duilova 21, 21000 Split</item>
    </izvorni_sadrzaj>
    <derivirana_varijabla naziv="DomainObject.Predmet.ProtuStrankaListFormatedWithAdressOIB_1">
      <item>PIONIR jednostavno društvo s ograničenom odgovornošću za trgovinu i usluge, OIB 92973639691, Put Duilova 21, 21000 Split</item>
    </derivirana_varijabla>
  </DomainObject.Predmet.ProtuStrankaListFormatedWithAdressOIB>
  <DomainObject.Predmet.ProtuStrankaListNazivFormated>
    <izvorni_sadrzaj>
      <item>PIONIR jednostavno društvo s ograničenom odgovornošću za trgovinu i usluge</item>
    </izvorni_sadrzaj>
    <derivirana_varijabla naziv="DomainObject.Predmet.ProtuStrankaListNazivFormated_1">
      <item>PIONIR jednostavno društvo s ograničenom odgovornošću za trgovinu i usluge</item>
    </derivirana_varijabla>
  </DomainObject.Predmet.ProtuStrankaListNazivFormated>
  <DomainObject.Predmet.ProtuStrankaListNazivFormatedOIB>
    <izvorni_sadrzaj>
      <item>PIONIR jednostavno društvo s ograničenom odgovornošću za trgovinu i usluge, OIB 92973639691</item>
    </izvorni_sadrzaj>
    <derivirana_varijabla naziv="DomainObject.Predmet.ProtuStrankaListNazivFormatedOIB_1">
      <item>PIONIR jednostavno društvo s ograničenom odgovornošću za trgovinu i usluge, OIB 92973639691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Dalibor Koprivnić</item>
    </izvorni_sadrzaj>
    <derivirana_varijabla naziv="DomainObject.Predmet.OstaliListFormated_1">
      <item>Županijsko državno odvjetništvo u Splitu punomoćnik sudionika u postupku Ministarstvo financija</item>
      <item>Dalibor Koprivnić</item>
    </derivirana_varijabla>
  </DomainObject.Predmet.OstaliListFormated>
  <DomainObject.Predmet.OstaliListFormatedOIB>
    <izvorni_sadrzaj>
      <item>Županijsko državno odvjetništvo u Splitu, OIB 70793241859 punomoćnik sudionika u postupku Ministarstvo financija</item>
      <item>Dalibor Koprivnić, OIB 20913283165</item>
    </izvorni_sadrzaj>
    <derivirana_varijabla naziv="DomainObject.Predmet.OstaliListFormatedOIB_1">
      <item>Županijsko državno odvjetništvo u Splitu, OIB 70793241859 punomoćnik sudionika u postupku Ministarstvo financija</item>
      <item>Dalibor Koprivnić, OIB 20913283165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</item>
      <item>Dalibor Koprivnić, Ivana Raosa 9, 21000 Split</item>
    </izvorni_sadrzaj>
    <derivirana_varijabla naziv="DomainObject.Predmet.OstaliListFormatedWithAdress_1">
      <item>Županijsko državno odvjetništvo u Splitu, Gundulićeva 29a, 21000 Split punomoćnik sudionika u postupku Ministarstvo financija</item>
      <item>Dalibor Koprivnić, Ivana Raosa 9,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</item>
      <item>Dalibor Koprivnić, OIB 20913283165, Ivana Raosa 9,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</item>
      <item>Dalibor Koprivnić, OIB 20913283165, Ivana Raosa 9, 21000 Split</item>
    </derivirana_varijabla>
  </DomainObject.Predmet.OstaliListFormatedWithAdressOIB>
  <DomainObject.Predmet.OstaliListNazivFormated>
    <izvorni_sadrzaj>
      <item>Županijsko državno odvjetništvo u Splitu</item>
      <item>Dalibor Koprivnić</item>
    </izvorni_sadrzaj>
    <derivirana_varijabla naziv="DomainObject.Predmet.OstaliListNazivFormated_1">
      <item>Županijsko državno odvjetništvo u Splitu</item>
      <item>Dalibor Koprivnić</item>
    </derivirana_varijabla>
  </DomainObject.Predmet.OstaliListNazivFormated>
  <DomainObject.Predmet.OstaliListNazivFormatedOIB>
    <izvorni_sadrzaj>
      <item>Županijsko državno odvjetništvo u Splitu, OIB 70793241859</item>
      <item>Dalibor Koprivnić, OIB 20913283165</item>
    </izvorni_sadrzaj>
    <derivirana_varijabla naziv="DomainObject.Predmet.OstaliListNazivFormatedOIB_1">
      <item>Županijsko državno odvjetništvo u Splitu, OIB 70793241859</item>
      <item>Dalibor Koprivnić, OIB 20913283165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PIONIR jednostavno društvo s ograničenom odgovornošću za trgovinu i usluge</izvorni_sadrzaj>
    <derivirana_varijabla naziv="DomainObject.Predmet.ProtustrankaIDrugi_1">PIONIR jednostavno društvo s ograničenom odgovornošću za trgovinu i usluge</derivirana_varijabla>
  </DomainObject.Predmet.ProtustrankaIDrugi>
  <DomainObject.Predmet.StrankaIDrugiAdressOIB>
    <izvorni_sadrzaj>Ministarstvo financija, OIB 18683136487, Katančićeva 5, 10000 Zagreb</izvorni_sadrzaj>
    <derivirana_varijabla naziv="DomainObject.Predmet.StrankaIDrugiAdressOIB_1">Ministarstvo financija, OIB 18683136487, Katančićeva 5, 10000 Zagreb</derivirana_varijabla>
  </DomainObject.Predmet.StrankaIDrugiAdressOIB>
  <DomainObject.Predmet.ProtustrankaIDrugiAdressOIB>
    <izvorni_sadrzaj>PIONIR jednostavno društvo s ograničenom odgovornošću za trgovinu i usluge, OIB 92973639691, Put Duilova 21, 21000 Split</izvorni_sadrzaj>
    <derivirana_varijabla naziv="DomainObject.Predmet.ProtustrankaIDrugiAdressOIB_1">PIONIR jednostavno društvo s ograničenom odgovornošću za trgovinu i usluge, OIB 92973639691, Put Duilova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PIONIR jednostavno društvo s ograničenom odgovornošću za trgovinu i usluge</item>
      <item>Ministarstvo financija</item>
      <item>Županijsko državno odvjetništvo u Splitu</item>
      <item>Dalibor Koprivnić</item>
    </izvorni_sadrzaj>
    <derivirana_varijabla naziv="DomainObject.Predmet.SudioniciListNaziv_1">
      <item>PIONIR jednostavno društvo s ograničenom odgovornošću za trgovinu i usluge</item>
      <item>Ministarstvo financija</item>
      <item>Županijsko državno odvjetništvo u Splitu</item>
      <item>Dalibor Koprivnić</item>
    </derivirana_varijabla>
  </DomainObject.Predmet.SudioniciListNaziv>
  <DomainObject.Predmet.SudioniciListAdressOIB>
    <izvorni_sadrzaj>
      <item>PIONIR jednostavno društvo s ograničenom odgovornošću za trgovinu i usluge, OIB 92973639691, Put Duilova 21,21000 Split</item>
      <item>Ministarstvo financija, OIB 18683136487, Katančićeva 5,10000 Zagreb</item>
      <item>Županijsko državno odvjetništvo u Splitu, OIB 70793241859, Gundulićeva 29a,21000 Split</item>
      <item>Dalibor Koprivnić, OIB 20913283165, Ivana Raosa 9,21000 Split</item>
    </izvorni_sadrzaj>
    <derivirana_varijabla naziv="DomainObject.Predmet.SudioniciListAdressOIB_1">
      <item>PIONIR jednostavno društvo s ograničenom odgovornošću za trgovinu i usluge, OIB 92973639691, Put Duilova 21,21000 Split</item>
      <item>Ministarstvo financija, OIB 18683136487, Katančićeva 5,10000 Zagreb</item>
      <item>Županijsko državno odvjetništvo u Splitu, OIB 70793241859, Gundulićeva 29a,21000 Split</item>
      <item>Dalibor Koprivnić, OIB 20913283165, Ivana Raosa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92973639691</item>
      <item>, OIB 18683136487</item>
      <item>, OIB 70793241859</item>
      <item>, OIB 20913283165</item>
    </izvorni_sadrzaj>
    <derivirana_varijabla naziv="DomainObject.Predmet.SudioniciListNazivOIB_1">
      <item>, OIB 92973639691</item>
      <item>, OIB 18683136487</item>
      <item>, OIB 70793241859</item>
      <item>, OIB 20913283165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St-496/2018-29</izvorni_sadrzaj>
    <derivirana_varijabla naziv="DomainObject.PredzadnjaOdlukaIzPredmeta.Oznaka_1">St-496/2018-29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482</properties:Words>
  <properties:Characters>2792</properties:Characters>
  <properties:Lines>66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2019-03-14T12:13:00Z</cp:lastPrinted>
  <dcterms:modified xmlns:xsi="http://www.w3.org/2001/XMLSchema-instance" xsi:type="dcterms:W3CDTF">2019-03-14T12:13:00Z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