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cfb5" w14:paraId="8f0cfb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94B6F">
        <w:t>2851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94B6F">
        <w:t>BOBI-KOMERC d.o.o. Velika Gorica, Buševec, Zagrebačka 31/2, OIB: 67591212633,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01228">
        <w:t>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594B6F">
        <w:t>BOBI-KOMERC d.o.o. Velika Gorica, Buševec, Zagrebačka 31/2, OIB: 67591212633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01228">
        <w:t>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401228">
        <w:t>8</w:t>
      </w:r>
      <w:r w:rsidR="005B7C27">
        <w:t>,3</w:t>
      </w:r>
      <w:r w:rsidR="00AB7E29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94B6F">
        <w:t>Zdravka Bošković, Samobor, Ćirilometodska 26a, OIB: 45297566962.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594B6F">
        <w:t>BOBI-KOMERC d.o.o. Velika Gorica, Buševec, Zagrebačka 31/2, OIB: 67591212633</w:t>
      </w:r>
      <w:r w:rsidR="00401228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01228">
        <w:t>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94B6F">
        <w:t>BOBI-KOMERC d.o.o. Velika Gorica, Buševec, Zagrebačka 31/2, OIB: 67591212633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594B6F">
        <w:t>BOBI-KOMERC d.o.o. Velika Gorica, Buševec, Zagrebačka 31/2, OIB: 67591212633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0B51CA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01228">
        <w:t>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697F65" w:rsidR="00697F65"/>
    <w:p w:rsidRDefault="006D39BA" w:rsidR="006D39BA"/>
    <w:p w:rsidRDefault="006D39BA" w:rsidR="006D39BA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94B6F">
        <w:t>Zdravka Bošković, Samobor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5A3" w:rsidR="006C15A3">
      <w:r>
        <w:separator/>
      </w:r>
    </w:p>
  </w:endnote>
  <w:endnote w:id="0" w:type="continuationSeparator">
    <w:p w:rsidRDefault="006C15A3" w:rsidR="006C1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5A3" w:rsidR="006C15A3">
      <w:r>
        <w:separator/>
      </w:r>
    </w:p>
  </w:footnote>
  <w:footnote w:id="0" w:type="continuationSeparator">
    <w:p w:rsidRDefault="006C15A3" w:rsidR="006C1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9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94B6F">
      <w:t>2851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B51CA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1228"/>
    <w:rsid w:val="00407FE0"/>
    <w:rsid w:val="00420E01"/>
    <w:rsid w:val="0043031F"/>
    <w:rsid w:val="0044721B"/>
    <w:rsid w:val="00456469"/>
    <w:rsid w:val="00465DEA"/>
    <w:rsid w:val="00471DA8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94B6F"/>
    <w:rsid w:val="005B239A"/>
    <w:rsid w:val="005B7C27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15A3"/>
    <w:rsid w:val="006C786C"/>
    <w:rsid w:val="006D39BA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7E29"/>
    <w:rsid w:val="00AD6DDA"/>
    <w:rsid w:val="00AF1EFD"/>
    <w:rsid w:val="00AF6F8E"/>
    <w:rsid w:val="00AF7F9B"/>
    <w:rsid w:val="00B57F56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72329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2851</izvorni_sadrzaj>
    <derivirana_varijabla naziv="DomainObject.Predmet.Broj_1">2851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St-2851/2015</izvorni_sadrzaj>
    <derivirana_varijabla naziv="DomainObject.Predmet.OznakaBroj_1">St-2851/2015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BOBI-KOMERC, d.o.o.</izvorni_sadrzaj>
    <derivirana_varijabla naziv="DomainObject.Predmet.ProtustrankaFormated_1">  BOBI-KOMERC, d.o.o.</derivirana_varijabla>
  </DomainObject.Predmet.ProtustrankaFormated>
  <DomainObject.Predmet.ProtustrankaFormatedOIB>
    <izvorni_sadrzaj>  BOBI-KOMERC, d.o.o., OIB 67591212633</izvorni_sadrzaj>
    <derivirana_varijabla naziv="DomainObject.Predmet.ProtustrankaFormatedOIB_1">  BOBI-KOMERC, d.o.o., OIB 67591212633</derivirana_varijabla>
  </DomainObject.Predmet.ProtustrankaFormatedOIB>
  <DomainObject.Predmet.ProtustrankaFormatedWithAdress>
    <izvorni_sadrzaj> BOBI-KOMERC, d.o.o., Buševec, Zagrebačka 31/2, 10410 Velika Gorica</izvorni_sadrzaj>
    <derivirana_varijabla naziv="DomainObject.Predmet.ProtustrankaFormatedWithAdress_1"> BOBI-KOMERC, d.o.o., Buševec, Zagrebačka 31/2, 10410 Velika Gorica</derivirana_varijabla>
  </DomainObject.Predmet.ProtustrankaFormatedWithAdress>
  <DomainObject.Predmet.ProtustrankaFormatedWithAdressOIB>
    <izvorni_sadrzaj> BOBI-KOMERC, d.o.o., OIB 67591212633, Buševec, Zagrebačka 31/2, 10410 Velika Gorica</izvorni_sadrzaj>
    <derivirana_varijabla naziv="DomainObject.Predmet.ProtustrankaFormatedWithAdressOIB_1"> BOBI-KOMERC, d.o.o., OIB 67591212633, Buševec, Zagrebačka 31/2, 10410 Velika Gorica</derivirana_varijabla>
  </DomainObject.Predmet.ProtustrankaFormatedWithAdressOIB>
  <DomainObject.Predmet.ProtustrankaWithAdress>
    <izvorni_sadrzaj>BOBI-KOMERC, d.o.o. Buševec, Zagrebačka 31/2, 10410 Velika Gorica</izvorni_sadrzaj>
    <derivirana_varijabla naziv="DomainObject.Predmet.ProtustrankaWithAdress_1">BOBI-KOMERC, d.o.o. Buševec, Zagrebačka 31/2, 10410 Velika Gorica</derivirana_varijabla>
  </DomainObject.Predmet.ProtustrankaWithAdress>
  <DomainObject.Predmet.ProtustrankaWithAdressOIB>
    <izvorni_sadrzaj>BOBI-KOMERC, d.o.o., OIB 67591212633, Buševec, Zagrebačka 31/2, 10410 Velika Gorica</izvorni_sadrzaj>
    <derivirana_varijabla naziv="DomainObject.Predmet.ProtustrankaWithAdressOIB_1">BOBI-KOMERC, d.o.o., OIB 67591212633, Buševec, Zagrebačka 31/2, 10410 Velika Gorica</derivirana_varijabla>
  </DomainObject.Predmet.ProtustrankaWithAdressOIB>
  <DomainObject.Predmet.ProtustrankaNazivFormated>
    <izvorni_sadrzaj>BOBI-KOMERC, d.o.o.</izvorni_sadrzaj>
    <derivirana_varijabla naziv="DomainObject.Predmet.ProtustrankaNazivFormated_1">BOBI-KOMERC, d.o.o.</derivirana_varijabla>
  </DomainObject.Predmet.ProtustrankaNazivFormated>
  <DomainObject.Predmet.ProtustrankaNazivFormatedOIB>
    <izvorni_sadrzaj>BOBI-KOMERC, d.o.o., OIB 67591212633</izvorni_sadrzaj>
    <derivirana_varijabla naziv="DomainObject.Predmet.ProtustrankaNazivFormatedOIB_1">BOBI-KOMERC, d.o.o., OIB 67591212633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BOBI-KOMERC, d.o.o.</item>
    </izvorni_sadrzaj>
    <derivirana_varijabla naziv="DomainObject.Predmet.ProtuStrankaListFormated_1">
      <item>BOBI-KOMERC, d.o.o.</item>
    </derivirana_varijabla>
  </DomainObject.Predmet.ProtuStrankaListFormated>
  <DomainObject.Predmet.ProtuStrankaListFormatedOIB>
    <izvorni_sadrzaj>
      <item>BOBI-KOMERC, d.o.o., OIB 67591212633</item>
    </izvorni_sadrzaj>
    <derivirana_varijabla naziv="DomainObject.Predmet.ProtuStrankaListFormatedOIB_1">
      <item>BOBI-KOMERC, d.o.o., OIB 67591212633</item>
    </derivirana_varijabla>
  </DomainObject.Predmet.ProtuStrankaListFormatedOIB>
  <DomainObject.Predmet.ProtuStrankaListFormatedWithAdress>
    <izvorni_sadrzaj>
      <item>BOBI-KOMERC, d.o.o., Buševec, Zagrebačka 31/2, 10410 Velika Gorica</item>
    </izvorni_sadrzaj>
    <derivirana_varijabla naziv="DomainObject.Predmet.ProtuStrankaListFormatedWithAdress_1">
      <item>BOBI-KOMERC, d.o.o., Buševec, Zagrebačka 31/2, 10410 Velika Gorica</item>
    </derivirana_varijabla>
  </DomainObject.Predmet.ProtuStrankaListFormatedWithAdress>
  <DomainObject.Predmet.ProtuStrankaListFormatedWithAdressOIB>
    <izvorni_sadrzaj>
      <item>BOBI-KOMERC, d.o.o., OIB 67591212633, Buševec, Zagrebačka 31/2, 10410 Velika Gorica</item>
    </izvorni_sadrzaj>
    <derivirana_varijabla naziv="DomainObject.Predmet.ProtuStrankaListFormatedWithAdressOIB_1">
      <item>BOBI-KOMERC, d.o.o., OIB 67591212633, Buševec, Zagrebačka 31/2, 10410 Velika Gorica</item>
    </derivirana_varijabla>
  </DomainObject.Predmet.ProtuStrankaListFormatedWithAdressOIB>
  <DomainObject.Predmet.ProtuStrankaListNazivFormated>
    <izvorni_sadrzaj>
      <item>BOBI-KOMERC, d.o.o.</item>
    </izvorni_sadrzaj>
    <derivirana_varijabla naziv="DomainObject.Predmet.ProtuStrankaListNazivFormated_1">
      <item>BOBI-KOMERC, d.o.o.</item>
    </derivirana_varijabla>
  </DomainObject.Predmet.ProtuStrankaListNazivFormated>
  <DomainObject.Predmet.ProtuStrankaListNazivFormatedOIB>
    <izvorni_sadrzaj>
      <item>BOBI-KOMERC, d.o.o., OIB 67591212633</item>
    </izvorni_sadrzaj>
    <derivirana_varijabla naziv="DomainObject.Predmet.ProtuStrankaListNazivFormatedOIB_1">
      <item>BOBI-KOMERC, d.o.o., OIB 67591212633</item>
    </derivirana_varijabla>
  </DomainObject.Predmet.ProtuStrankaListNazivFormatedOIB>
  <DomainObject.Predmet.OstaliListFormated>
    <izvorni_sadrzaj>
      <item>Stefan Bobesić</item>
    </izvorni_sadrzaj>
    <derivirana_varijabla naziv="DomainObject.Predmet.OstaliListFormated_1">
      <item>Stefan Bobesić</item>
    </derivirana_varijabla>
  </DomainObject.Predmet.OstaliListFormated>
  <DomainObject.Predmet.OstaliListFormatedOIB>
    <izvorni_sadrzaj>
      <item>Stefan Bobesić, OIB 92386331140</item>
    </izvorni_sadrzaj>
    <derivirana_varijabla naziv="DomainObject.Predmet.OstaliListFormatedOIB_1">
      <item>Stefan Bobesić, OIB 92386331140</item>
    </derivirana_varijabla>
  </DomainObject.Predmet.OstaliListFormatedOIB>
  <DomainObject.Predmet.OstaliListFormatedWithAdress>
    <izvorni_sadrzaj>
      <item>Stefan Bobesić, Zagrebačka 31/2, 10410 Buševec</item>
    </izvorni_sadrzaj>
    <derivirana_varijabla naziv="DomainObject.Predmet.OstaliListFormatedWithAdress_1">
      <item>Stefan Bobesić, Zagrebačka 31/2, 10410 Buševec</item>
    </derivirana_varijabla>
  </DomainObject.Predmet.OstaliListFormatedWithAdress>
  <DomainObject.Predmet.OstaliListFormatedWithAdressOIB>
    <izvorni_sadrzaj>
      <item>Stefan Bobesić, OIB 92386331140, Zagrebačka 31/2, 10410 Buševec</item>
    </izvorni_sadrzaj>
    <derivirana_varijabla naziv="DomainObject.Predmet.OstaliListFormatedWithAdressOIB_1">
      <item>Stefan Bobesić, OIB 92386331140, Zagrebačka 31/2, 10410 Buševec</item>
    </derivirana_varijabla>
  </DomainObject.Predmet.OstaliListFormatedWithAdressOIB>
  <DomainObject.Predmet.OstaliListNazivFormated>
    <izvorni_sadrzaj>
      <item>Stefan Bobesić</item>
    </izvorni_sadrzaj>
    <derivirana_varijabla naziv="DomainObject.Predmet.OstaliListNazivFormated_1">
      <item>Stefan Bobesić</item>
    </derivirana_varijabla>
  </DomainObject.Predmet.OstaliListNazivFormated>
  <DomainObject.Predmet.OstaliListNazivFormatedOIB>
    <izvorni_sadrzaj>
      <item>Stefan Bobesić, OIB 92386331140</item>
    </izvorni_sadrzaj>
    <derivirana_varijabla naziv="DomainObject.Predmet.OstaliListNazivFormatedOIB_1">
      <item>Stefan Bobesić, OIB 92386331140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BOBI-KOMERC, d.o.o.</izvorni_sadrzaj>
    <derivirana_varijabla naziv="DomainObject.Predmet.ProtustrankaIDrugi_1">BOBI-KOMERC,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BOBI-KOMERC, d.o.o., OIB 67591212633, Buševec, Zagrebačka 31/2, 10410 Velika Gorica</izvorni_sadrzaj>
    <derivirana_varijabla naziv="DomainObject.Predmet.ProtustrankaIDrugiAdressOIB_1">BOBI-KOMERC, d.o.o., OIB 67591212633, Buševec, Zagrebačka 31/2,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BOBI-KOMERC, d.o.o.</item>
      <item>Stefan Bobesić</item>
    </izvorni_sadrzaj>
    <derivirana_varijabla naziv="DomainObject.Predmet.SudioniciListNaziv_1">
      <item>FINA Regionalni centar Zagreb</item>
      <item>BOBI-KOMERC, d.o.o.</item>
      <item>Stefan Bobesić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BOBI-KOMERC, d.o.o., OIB 67591212633, Buševec, Zagrebačka 31/2,10410 Velika Gorica</item>
      <item>Stefan Bobesić, OIB 92386331140, Zagrebačka 31/2,10410 Buševec</item>
    </izvorni_sadrzaj>
    <derivirana_varijabla naziv="DomainObject.Predmet.SudioniciListAdressOIB_1">
      <item>FINA Regionalni centar Zagreb, OIB 85821130368, Trg svibanjskih žrtava 1995. 1,10000 Zagreb</item>
      <item>BOBI-KOMERC, d.o.o., OIB 67591212633, Buševec, Zagrebačka 31/2,10410 Velika Gorica</item>
      <item>Stefan Bobesić, OIB 92386331140, Zagrebačka 31/2,10410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67591212633</item>
      <item>, OIB 92386331140</item>
    </izvorni_sadrzaj>
    <derivirana_varijabla naziv="DomainObject.Predmet.SudioniciListNazivOIB_1">
      <item>, OIB 85821130368</item>
      <item>, OIB 67591212633</item>
      <item>, OIB 92386331140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503</properties:Words>
  <properties:Characters>2808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2016-02-16T07:23:00Z</dcterms:created>
  <dc:creator>Korisnik</dc:creator>
  <cp:lastModifiedBy>Draženka Prpić</cp:lastModifiedBy>
  <cp:lastPrinted>2016-02-16T07:23:00Z</cp:lastPrinted>
  <dcterms:modified xmlns:xsi="http://www.w3.org/2001/XMLSchema-instance" xsi:type="dcterms:W3CDTF">2016-02-16T07:24:00Z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