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e05a" w14:paraId="aace05a" w:rsidRDefault="00D24B9A" w:rsidP="00D24B9A" w:rsidR="00D24B9A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D24B9A" w:rsidP="00D24B9A" w:rsidR="00D24B9A" w:rsidRPr="000B5280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2 St-637</w:t>
      </w:r>
      <w:r w:rsidRPr="00857F03">
        <w:t>/</w:t>
      </w:r>
      <w:r>
        <w:t>20</w:t>
      </w:r>
      <w:r w:rsidRPr="00793816">
        <w:t>17-</w:t>
      </w:r>
      <w:r>
        <w:t>9</w:t>
      </w:r>
    </w:p>
    <w:p w:rsidRDefault="00D24B9A" w:rsidP="00D24B9A" w:rsidR="00D24B9A" w:rsidRPr="00E21579">
      <w:r w:rsidRPr="00E21579">
        <w:t>TRGOVAČKI SUD U PAZINU</w:t>
      </w:r>
    </w:p>
    <w:p w:rsidRDefault="00D24B9A" w:rsidP="00D24B9A" w:rsidR="00D24B9A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24B9A" w:rsidP="00D24B9A" w:rsidR="00D24B9A" w:rsidRPr="00E21579">
      <w:pPr>
        <w:jc w:val="both"/>
      </w:pPr>
      <w:r w:rsidRPr="00E21579">
        <w:tab/>
      </w:r>
    </w:p>
    <w:p w:rsidRDefault="00D24B9A" w:rsidP="00D24B9A" w:rsidR="00D24B9A">
      <w:pPr>
        <w:jc w:val="center"/>
        <w:rPr>
          <w:color w:val="FF0000"/>
        </w:rPr>
      </w:pPr>
    </w:p>
    <w:p w:rsidRDefault="00D24B9A" w:rsidP="00D24B9A" w:rsidR="00D24B9A" w:rsidRPr="00E21579">
      <w:pPr>
        <w:jc w:val="center"/>
      </w:pPr>
      <w:r w:rsidRPr="00E21579">
        <w:t>R E P U B L I K A  H R V A T S K A</w:t>
      </w:r>
    </w:p>
    <w:p w:rsidRDefault="00D24B9A" w:rsidP="00D24B9A" w:rsidR="00D24B9A" w:rsidRPr="00E21579"/>
    <w:p w:rsidRDefault="00D24B9A" w:rsidP="00D24B9A" w:rsidR="00D24B9A">
      <w:pPr>
        <w:jc w:val="center"/>
      </w:pPr>
      <w:r w:rsidRPr="00E21579">
        <w:t>R J E Š E NJ E</w:t>
      </w:r>
    </w:p>
    <w:p w:rsidRDefault="00D24B9A" w:rsidP="00D24B9A" w:rsidR="00D24B9A" w:rsidRPr="00E21579"/>
    <w:p w:rsidRDefault="00D24B9A" w:rsidP="00D24B9A" w:rsidR="00D24B9A" w:rsidRPr="000B5280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ADUT ALFA j.d.o.o., Rovinj, Trg na Križu 7, OIB: 16210761910</w:t>
      </w:r>
      <w:r w:rsidRPr="000B5280">
        <w:t xml:space="preserve">, </w:t>
      </w:r>
      <w:r>
        <w:t>10. siječnja 2018</w:t>
      </w:r>
      <w:r w:rsidRPr="000B5280">
        <w:t xml:space="preserve">. </w:t>
      </w:r>
    </w:p>
    <w:p w:rsidRDefault="00D24B9A" w:rsidP="00D24B9A" w:rsidR="00D24B9A" w:rsidRPr="00E21579">
      <w:pPr>
        <w:jc w:val="both"/>
      </w:pPr>
    </w:p>
    <w:p w:rsidRDefault="00D24B9A" w:rsidP="00D24B9A" w:rsidR="00D24B9A">
      <w:pPr>
        <w:jc w:val="center"/>
      </w:pPr>
      <w:r w:rsidRPr="00E21579">
        <w:t>r i j e š i o    j e</w:t>
      </w:r>
    </w:p>
    <w:p w:rsidRDefault="00D24B9A" w:rsidP="00D24B9A" w:rsidR="00D24B9A" w:rsidRPr="00E21579">
      <w:pPr>
        <w:jc w:val="both"/>
      </w:pPr>
    </w:p>
    <w:p w:rsidRDefault="00D24B9A" w:rsidP="00D24B9A" w:rsidR="00D24B9A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ADUT ALFA j.d.o.o., Rovinj, Trg na Križu 7, OIB: 16210761910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637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D24B9A" w:rsidP="00D24B9A" w:rsidR="00D24B9A" w:rsidRPr="00E21579">
      <w:pPr>
        <w:jc w:val="both"/>
      </w:pPr>
    </w:p>
    <w:p w:rsidRDefault="00D24B9A" w:rsidP="00D24B9A" w:rsidR="00D24B9A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D24B9A" w:rsidP="00D24B9A" w:rsidR="00D24B9A" w:rsidRPr="00E21579">
      <w:pPr>
        <w:jc w:val="both"/>
        <w:rPr>
          <w:bCs w:val="false"/>
        </w:rPr>
      </w:pPr>
    </w:p>
    <w:p w:rsidRDefault="00D24B9A" w:rsidP="00D24B9A" w:rsidR="00D24B9A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D24B9A" w:rsidP="00D24B9A" w:rsidR="00D24B9A" w:rsidRPr="00E21579">
      <w:pPr>
        <w:jc w:val="both"/>
        <w:rPr>
          <w:lang w:val="pl-PL"/>
        </w:rPr>
      </w:pPr>
    </w:p>
    <w:p w:rsidRDefault="00D24B9A" w:rsidP="00D24B9A" w:rsidR="00D24B9A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D24B9A" w:rsidP="00D24B9A" w:rsidR="00D24B9A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27.11.2017. </w:t>
      </w:r>
      <w:r w:rsidRPr="00E21579">
        <w:t>ima evidentirane neizvršene osnove za plaćanje u neprekinutom razdobl</w:t>
      </w:r>
      <w:r w:rsidRPr="00451325">
        <w:t xml:space="preserve">ju od </w:t>
      </w:r>
      <w:r>
        <w:t>253</w:t>
      </w:r>
      <w:r w:rsidRPr="00451325">
        <w:t xml:space="preserve">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D24B9A" w:rsidP="00D24B9A" w:rsidR="00D24B9A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D24B9A" w:rsidP="00D24B9A" w:rsidR="00D24B9A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D24B9A" w:rsidP="00D24B9A" w:rsidR="00D24B9A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D24B9A" w:rsidP="00D24B9A" w:rsidR="00D24B9A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D24B9A" w:rsidP="00D24B9A" w:rsidR="00D24B9A" w:rsidRPr="00324429"/>
    <w:p w:rsidRDefault="00D24B9A" w:rsidP="00D24B9A" w:rsidR="00D24B9A" w:rsidRPr="00324429"/>
    <w:p w:rsidRDefault="00D24B9A" w:rsidP="00D24B9A" w:rsidR="00D24B9A" w:rsidRPr="000B5280">
      <w:pPr>
        <w:jc w:val="center"/>
      </w:pPr>
      <w:r w:rsidRPr="00324429">
        <w:t>U Pazi</w:t>
      </w:r>
      <w:r w:rsidRPr="000B5280">
        <w:t xml:space="preserve">nu </w:t>
      </w:r>
      <w:r>
        <w:t>10. siječnja 2018.</w:t>
      </w:r>
    </w:p>
    <w:p w:rsidRDefault="00D24B9A" w:rsidP="00D24B9A" w:rsidR="00D24B9A" w:rsidRPr="000B5280">
      <w:pPr>
        <w:ind w:firstLine="720" w:left="2880"/>
        <w:jc w:val="both"/>
      </w:pPr>
    </w:p>
    <w:p w:rsidRDefault="00D24B9A" w:rsidP="00D24B9A" w:rsidR="00D24B9A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D24B9A" w:rsidP="00D24B9A" w:rsidR="00D24B9A" w:rsidRPr="000B5280">
      <w:pPr>
        <w:ind w:left="5712"/>
        <w:jc w:val="both"/>
      </w:pPr>
      <w:r w:rsidRPr="000B5280">
        <w:t xml:space="preserve">         Adrijana Labinjan Skok, v.r.</w:t>
      </w:r>
    </w:p>
    <w:p w:rsidRDefault="00D24B9A" w:rsidP="00D24B9A" w:rsidR="00D24B9A" w:rsidRPr="000B5280">
      <w:pPr>
        <w:jc w:val="both"/>
      </w:pPr>
    </w:p>
    <w:p w:rsidRDefault="00D24B9A" w:rsidP="00D24B9A" w:rsidR="00D24B9A" w:rsidRPr="000B5280">
      <w:pPr>
        <w:jc w:val="both"/>
      </w:pPr>
    </w:p>
    <w:p w:rsidRDefault="00D24B9A" w:rsidP="00D24B9A" w:rsidR="00D24B9A" w:rsidRPr="000B5280">
      <w:pPr>
        <w:jc w:val="both"/>
      </w:pPr>
    </w:p>
    <w:p w:rsidRDefault="00D24B9A" w:rsidP="00D24B9A" w:rsidR="00D24B9A" w:rsidRPr="000B5280">
      <w:r w:rsidRPr="000B5280">
        <w:t>UPUTA O PRAVNOM LIJEKU:</w:t>
      </w:r>
    </w:p>
    <w:p w:rsidRDefault="00D24B9A" w:rsidP="00D24B9A" w:rsidR="00D24B9A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D24B9A" w:rsidP="00D24B9A" w:rsidR="00D24B9A" w:rsidRPr="000B5280"/>
    <w:p w:rsidRDefault="00D24B9A" w:rsidP="00D24B9A" w:rsidR="00D24B9A" w:rsidRPr="000B5280">
      <w:pPr>
        <w:jc w:val="both"/>
      </w:pPr>
      <w:r w:rsidRPr="000B5280">
        <w:t>DNA:</w:t>
      </w:r>
    </w:p>
    <w:p w:rsidRDefault="00D24B9A" w:rsidP="00D24B9A" w:rsidR="00D24B9A" w:rsidRPr="000B5280">
      <w:pPr>
        <w:jc w:val="both"/>
      </w:pPr>
      <w:r w:rsidRPr="000B5280">
        <w:t xml:space="preserve">- e-Oglasna ploča suda </w:t>
      </w:r>
      <w:r>
        <w:t>10. siječnja 2018</w:t>
      </w:r>
      <w:r w:rsidRPr="000B5280">
        <w:t>. (čl. 132. st. 3. SZ-a)</w:t>
      </w:r>
    </w:p>
    <w:p w:rsidRDefault="00D24B9A" w:rsidP="00D24B9A" w:rsidR="00D24B9A" w:rsidRPr="00E21579">
      <w:pPr>
        <w:jc w:val="both"/>
      </w:pPr>
    </w:p>
    <w:p w:rsidRDefault="00D24B9A" w:rsidP="00D24B9A" w:rsidR="00D24B9A" w:rsidRPr="00E21579">
      <w:pPr>
        <w:ind w:left="360"/>
        <w:jc w:val="both"/>
      </w:pPr>
    </w:p>
    <w:p w:rsidRDefault="00D24B9A" w:rsidP="00D24B9A" w:rsidR="00D24B9A" w:rsidRPr="00E21579">
      <w:pPr>
        <w:jc w:val="both"/>
      </w:pPr>
    </w:p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 w:rsidRPr="00E21579"/>
    <w:p w:rsidRDefault="00D24B9A" w:rsidP="00D24B9A" w:rsidR="00D24B9A"/>
    <w:p w:rsidRDefault="00D24B9A" w:rsidP="00D24B9A" w:rsidR="00D24B9A"/>
    <w:p w:rsidRDefault="00D24B9A" w:rsidP="00D24B9A" w:rsidR="00D24B9A"/>
    <w:p w:rsidRDefault="00D24B9A" w:rsidP="00D24B9A" w:rsidR="00D24B9A"/>
    <w:p w:rsidRDefault="00D24B9A" w:rsidP="00D24B9A" w:rsidR="00D24B9A"/>
    <w:p w:rsidRDefault="00D24B9A" w:rsidP="00D24B9A" w:rsidR="00D24B9A"/>
    <w:p w:rsidRDefault="00D24B9A" w:rsidP="00D24B9A" w:rsidR="00D24B9A"/>
    <w:p w:rsidRDefault="00391018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B9A" w:rsidP="00D24B9A" w:rsidR="00D24B9A">
      <w:r>
        <w:separator/>
      </w:r>
    </w:p>
  </w:endnote>
  <w:endnote w:id="0" w:type="continuationSeparator">
    <w:p w:rsidRDefault="00D24B9A" w:rsidP="00D24B9A" w:rsidR="00D24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B9A" w:rsidP="00D24B9A" w:rsidR="00D24B9A">
      <w:r>
        <w:separator/>
      </w:r>
    </w:p>
  </w:footnote>
  <w:footnote w:id="0" w:type="continuationSeparator">
    <w:p w:rsidRDefault="00D24B9A" w:rsidP="00D24B9A" w:rsidR="00D24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24B9A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1018">
          <w:rPr>
            <w:noProof/>
          </w:rPr>
          <w:t>2</w:t>
        </w:r>
        <w:r>
          <w:fldChar w:fldCharType="end"/>
        </w:r>
        <w:r>
          <w:tab/>
          <w:t>2 St-637</w:t>
        </w:r>
        <w:r w:rsidRPr="00857F03">
          <w:t>/</w:t>
        </w:r>
        <w:r>
          <w:t>20</w:t>
        </w:r>
        <w:r w:rsidRPr="00793816">
          <w:t>17-</w:t>
        </w:r>
        <w:r>
          <w:t>9</w:t>
        </w:r>
      </w:p>
    </w:sdtContent>
  </w:sdt>
  <w:p w:rsidRDefault="0039101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B9A"/>
    <w:rsid w:val="00391018"/>
    <w:rsid w:val="00554328"/>
    <w:rsid w:val="00985388"/>
    <w:rsid w:val="00D2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4B9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B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B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4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4B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B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B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4B9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B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B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4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4B9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B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B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ALFA j.d.o.o. ROVINJ</izvorni_sadrzaj>
    <derivirana_varijabla naziv="DomainObject.Predmet.ProtustrankaFormated_1">  ADUT ALFA j.d.o.o. ROVINJ</derivirana_varijabla>
  </DomainObject.Predmet.ProtustrankaFormated>
  <DomainObject.Predmet.ProtustrankaFormatedOIB>
    <izvorni_sadrzaj>  ADUT ALFA j.d.o.o. ROVINJ, OIB 16210761910</izvorni_sadrzaj>
    <derivirana_varijabla naziv="DomainObject.Predmet.ProtustrankaFormatedOIB_1">  ADUT ALFA j.d.o.o. ROVINJ, OIB 16210761910</derivirana_varijabla>
  </DomainObject.Predmet.ProtustrankaFormatedOIB>
  <DomainObject.Predmet.ProtustrankaFormatedWithAdress>
    <izvorni_sadrzaj> ADUT ALFA j.d.o.o. ROVINJ, Trg na Križu 7, 52210 Rovinj</izvorni_sadrzaj>
    <derivirana_varijabla naziv="DomainObject.Predmet.ProtustrankaFormatedWithAdress_1"> ADUT ALFA j.d.o.o. ROVINJ, Trg na Križu 7, 52210 Rovinj</derivirana_varijabla>
  </DomainObject.Predmet.ProtustrankaFormatedWithAdress>
  <DomainObject.Predmet.ProtustrankaFormatedWithAdressOIB>
    <izvorni_sadrzaj> ADUT ALFA j.d.o.o. ROVINJ, OIB 16210761910, Trg na Križu 7, 52210 Rovinj</izvorni_sadrzaj>
    <derivirana_varijabla naziv="DomainObject.Predmet.ProtustrankaFormatedWithAdressOIB_1"> ADUT ALFA j.d.o.o. ROVINJ, OIB 16210761910, Trg na Križu 7, 52210 Rovinj</derivirana_varijabla>
  </DomainObject.Predmet.ProtustrankaFormatedWithAdressOIB>
  <DomainObject.Predmet.ProtustrankaWithAdress>
    <izvorni_sadrzaj>ADUT ALFA j.d.o.o. ROVINJ Trg na Križu 7, 52210 Rovinj</izvorni_sadrzaj>
    <derivirana_varijabla naziv="DomainObject.Predmet.ProtustrankaWithAdress_1">ADUT ALFA j.d.o.o. ROVINJ Trg na Križu 7, 52210 Rovinj</derivirana_varijabla>
  </DomainObject.Predmet.ProtustrankaWithAdress>
  <DomainObject.Predmet.ProtustrankaWithAdressOIB>
    <izvorni_sadrzaj>ADUT ALFA j.d.o.o. ROVINJ, OIB 16210761910, Trg na Križu 7, 52210 Rovinj</izvorni_sadrzaj>
    <derivirana_varijabla naziv="DomainObject.Predmet.ProtustrankaWithAdressOIB_1">ADUT ALFA j.d.o.o. ROVINJ, OIB 16210761910, Trg na Križu 7, 52210 Rovinj</derivirana_varijabla>
  </DomainObject.Predmet.ProtustrankaWithAdressOIB>
  <DomainObject.Predmet.ProtustrankaNazivFormated>
    <izvorni_sadrzaj>ADUT ALFA j.d.o.o. ROVINJ</izvorni_sadrzaj>
    <derivirana_varijabla naziv="DomainObject.Predmet.ProtustrankaNazivFormated_1">ADUT ALFA j.d.o.o. ROVINJ</derivirana_varijabla>
  </DomainObject.Predmet.ProtustrankaNazivFormated>
  <DomainObject.Predmet.ProtustrankaNazivFormatedOIB>
    <izvorni_sadrzaj>ADUT ALFA j.d.o.o. ROVINJ, OIB 16210761910</izvorni_sadrzaj>
    <derivirana_varijabla naziv="DomainObject.Predmet.ProtustrankaNazivFormatedOIB_1">ADUT ALFA j.d.o.o. ROVINJ, OIB 16210761910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20344.24</izvorni_sadrzaj>
    <derivirana_varijabla naziv="DomainObject.Predmet.TrenutnaVrijednost_1">20344.24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ADUT ALFA j.d.o.o. ROVINJ</item>
    </izvorni_sadrzaj>
    <derivirana_varijabla naziv="DomainObject.Predmet.ProtuStrankaListFormated_1">
      <item>ADUT ALFA j.d.o.o. ROVINJ</item>
    </derivirana_varijabla>
  </DomainObject.Predmet.ProtuStrankaListFormated>
  <DomainObject.Predmet.ProtuStrankaListFormatedOIB>
    <izvorni_sadrzaj>
      <item>ADUT ALFA j.d.o.o. ROVINJ, OIB 16210761910</item>
    </izvorni_sadrzaj>
    <derivirana_varijabla naziv="DomainObject.Predmet.ProtuStrankaListFormatedOIB_1">
      <item>ADUT ALFA j.d.o.o. ROVINJ, OIB 16210761910</item>
    </derivirana_varijabla>
  </DomainObject.Predmet.ProtuStrankaListFormatedOIB>
  <DomainObject.Predmet.ProtuStrankaListFormatedWithAdress>
    <izvorni_sadrzaj>
      <item>ADUT ALFA j.d.o.o. ROVINJ, Trg na Križu 7, 52210 Rovinj</item>
    </izvorni_sadrzaj>
    <derivirana_varijabla naziv="DomainObject.Predmet.ProtuStrankaListFormatedWithAdress_1">
      <item>ADUT ALFA j.d.o.o. ROVINJ, Trg na Križu 7, 52210 Rovinj</item>
    </derivirana_varijabla>
  </DomainObject.Predmet.ProtuStrankaListFormatedWithAdress>
  <DomainObject.Predmet.ProtuStrankaListFormatedWithAdressOIB>
    <izvorni_sadrzaj>
      <item>ADUT ALFA j.d.o.o. ROVINJ, OIB 16210761910, Trg na Križu 7, 52210 Rovinj</item>
    </izvorni_sadrzaj>
    <derivirana_varijabla naziv="DomainObject.Predmet.ProtuStrankaListFormatedWithAdressOIB_1">
      <item>ADUT ALFA j.d.o.o. ROVINJ, OIB 16210761910, Trg na Križu 7, 52210 Rovinj</item>
    </derivirana_varijabla>
  </DomainObject.Predmet.ProtuStrankaListFormatedWithAdressOIB>
  <DomainObject.Predmet.ProtuStrankaListNazivFormated>
    <izvorni_sadrzaj>
      <item>ADUT ALFA j.d.o.o. ROVINJ</item>
    </izvorni_sadrzaj>
    <derivirana_varijabla naziv="DomainObject.Predmet.ProtuStrankaListNazivFormated_1">
      <item>ADUT ALFA j.d.o.o. ROVINJ</item>
    </derivirana_varijabla>
  </DomainObject.Predmet.ProtuStrankaListNazivFormated>
  <DomainObject.Predmet.ProtuStrankaListNazivFormatedOIB>
    <izvorni_sadrzaj>
      <item>ADUT ALFA j.d.o.o. ROVINJ, OIB 16210761910</item>
    </izvorni_sadrzaj>
    <derivirana_varijabla naziv="DomainObject.Predmet.ProtuStrankaListNazivFormatedOIB_1">
      <item>ADUT ALFA j.d.o.o. ROVINJ, OIB 16210761910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ADUT ALFA j.d.o.o. ROVINJ</izvorni_sadrzaj>
    <derivirana_varijabla naziv="DomainObject.Predmet.ProtustrankaIDrugi_1">ADUT ALFA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ADUT ALFA j.d.o.o. ROVINJ, OIB 16210761910, Trg na Križu 7, 52210 Rovinj</izvorni_sadrzaj>
    <derivirana_varijabla naziv="DomainObject.Predmet.ProtustrankaIDrugiAdressOIB_1">ADUT ALFA j.d.o.o. ROVINJ, OIB 16210761910, Trg na Križu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ADUT ALFA j.d.o.o. ROVINJ</item>
    </izvorni_sadrzaj>
    <derivirana_varijabla naziv="DomainObject.Predmet.SudioniciListNaziv_1">
      <item>FINANCIJSKA AGENCIJA, RC RIJEKA, PODRUŽNICA PULA, PULA</item>
      <item>ADUT ALFA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ADUT ALFA j.d.o.o. ROVINJ, OIB 16210761910, Trg na Križu 7,52210 Rovinj</item>
    </izvorni_sadrzaj>
    <derivirana_varijabla naziv="DomainObject.Predmet.SudioniciListAdressOIB_1">
      <item>FINANCIJSKA AGENCIJA, RC RIJEKA, PODRUŽNICA PULA, PULA, OIB 85821130368, F. Kurelca 8,51000 Rijeka</item>
      <item>ADUT ALFA j.d.o.o. ROVINJ, OIB 16210761910, Trg na Križu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16210761910</item>
    </izvorni_sadrzaj>
    <derivirana_varijabla naziv="DomainObject.Predmet.SudioniciListNazivOIB_1">
      <item>, OIB 85821130368</item>
      <item>, OIB 16210761910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2782</properties:Characters>
  <properties:Lines>93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2018-01-10T08:24:00Z</dcterms:created>
  <dc:creator>Jasmina Matika</dc:creator>
  <cp:lastModifiedBy>Jasmina Matika</cp:lastModifiedBy>
  <dcterms:modified xmlns:xsi="http://www.w3.org/2001/XMLSchema-instance" xsi:type="dcterms:W3CDTF">2018-01-10T08:30:00Z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