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5820" w14:paraId="79d5820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964BCD" w:rsidRPr="00964BCD">
        <w:rPr>
          <w:lang w:val="hr-HR"/>
        </w:rPr>
        <w:t>EUROKLIMA d.o.o.</w:t>
      </w:r>
      <w:r w:rsidR="00964BCD">
        <w:rPr>
          <w:lang w:val="hr-HR"/>
        </w:rPr>
        <w:t>,</w:t>
      </w:r>
      <w:r w:rsidR="00964BCD" w:rsidRPr="00964BCD">
        <w:rPr>
          <w:lang w:val="hr-HR"/>
        </w:rPr>
        <w:t xml:space="preserve"> OIB: 23388135949</w:t>
      </w:r>
      <w:r w:rsidR="00964BCD">
        <w:rPr>
          <w:lang w:val="hr-HR"/>
        </w:rPr>
        <w:t>, Split, Šegedinova 1</w:t>
      </w:r>
      <w:r w:rsidR="00622DF9" w:rsidRPr="00622DF9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142670">
        <w:rPr>
          <w:szCs w:val="24"/>
          <w:lang w:val="hr-HR"/>
        </w:rPr>
        <w:t>4.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64BCD" w:rsidRPr="00964BCD">
        <w:rPr>
          <w:szCs w:val="24"/>
        </w:rPr>
        <w:t>EUROKLIMA d.o.o., OIB: 23388135949, Split, Šegedinova 1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64BCD">
        <w:rPr>
          <w:rFonts w:cs="Times New Roman" w:eastAsia="Times New Roman"/>
          <w:szCs w:val="24"/>
          <w:lang w:eastAsia="hr-HR"/>
        </w:rPr>
        <w:t>26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964BCD">
        <w:t>09</w:t>
      </w:r>
      <w:r w:rsidR="00622DF9">
        <w:t>:00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64BCD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964BCD" w:rsidRPr="00964BCD">
        <w:rPr>
          <w:rFonts w:cs="Times New Roman" w:eastAsia="Times New Roman"/>
          <w:szCs w:val="24"/>
          <w:lang w:eastAsia="hr-HR"/>
        </w:rPr>
        <w:t>Radovan Fištrović</w:t>
      </w:r>
      <w:r w:rsidR="00964BCD">
        <w:rPr>
          <w:rFonts w:cs="Times New Roman" w:eastAsia="Times New Roman"/>
          <w:szCs w:val="24"/>
          <w:lang w:eastAsia="hr-HR"/>
        </w:rPr>
        <w:t xml:space="preserve"> iz </w:t>
      </w:r>
      <w:r w:rsidR="00964BCD" w:rsidRPr="00964BCD">
        <w:rPr>
          <w:rFonts w:cs="Times New Roman" w:eastAsia="Times New Roman"/>
          <w:szCs w:val="24"/>
          <w:lang w:eastAsia="hr-HR"/>
        </w:rPr>
        <w:t>Okrug</w:t>
      </w:r>
      <w:r w:rsidR="00964BCD">
        <w:rPr>
          <w:rFonts w:cs="Times New Roman" w:eastAsia="Times New Roman"/>
          <w:szCs w:val="24"/>
          <w:lang w:eastAsia="hr-HR"/>
        </w:rPr>
        <w:t>a</w:t>
      </w:r>
      <w:r w:rsidR="00964BCD" w:rsidRPr="00964BCD">
        <w:rPr>
          <w:rFonts w:cs="Times New Roman" w:eastAsia="Times New Roman"/>
          <w:szCs w:val="24"/>
          <w:lang w:eastAsia="hr-HR"/>
        </w:rPr>
        <w:t xml:space="preserve"> Gornj</w:t>
      </w:r>
      <w:r w:rsidR="00964BCD">
        <w:rPr>
          <w:rFonts w:cs="Times New Roman" w:eastAsia="Times New Roman"/>
          <w:szCs w:val="24"/>
          <w:lang w:eastAsia="hr-HR"/>
        </w:rPr>
        <w:t>eg</w:t>
      </w:r>
      <w:r w:rsidR="00964BCD" w:rsidRPr="00964BCD">
        <w:rPr>
          <w:rFonts w:cs="Times New Roman" w:eastAsia="Times New Roman"/>
          <w:szCs w:val="24"/>
          <w:lang w:eastAsia="hr-HR"/>
        </w:rPr>
        <w:t xml:space="preserve">, Okruški put 3 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964BCD">
        <w:t>Radovanu Fištroviću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964BCD">
        <w:rPr>
          <w:szCs w:val="24"/>
        </w:rPr>
        <w:t>9</w:t>
      </w:r>
      <w:r w:rsidR="00622DF9">
        <w:rPr>
          <w:szCs w:val="24"/>
        </w:rPr>
        <w:t>. svibnja</w:t>
      </w:r>
      <w:r w:rsidR="00C50AEF">
        <w:rPr>
          <w:szCs w:val="24"/>
        </w:rPr>
        <w:t xml:space="preserve">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964BCD" w:rsidRPr="00964BCD">
        <w:rPr>
          <w:szCs w:val="24"/>
        </w:rPr>
        <w:t>EUROKLIMA d.o.o., OIB: 23388135949, Split, Šegedinova 1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964BCD">
        <w:rPr>
          <w:szCs w:val="24"/>
        </w:rPr>
        <w:t>od 1079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964BCD">
        <w:rPr>
          <w:szCs w:val="24"/>
        </w:rPr>
        <w:t>17.789.890,28</w:t>
      </w:r>
      <w:r w:rsidR="00A748F4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964BCD">
        <w:rPr>
          <w:szCs w:val="24"/>
        </w:rPr>
        <w:t>2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622DF9">
        <w:rPr>
          <w:szCs w:val="24"/>
        </w:rPr>
        <w:t>ih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</w:t>
      </w:r>
      <w:r w:rsidR="00CB2CF6">
        <w:rPr>
          <w:szCs w:val="24"/>
        </w:rPr>
        <w:t>1079</w:t>
      </w:r>
      <w:r w:rsidRPr="00564E07">
        <w:rPr>
          <w:szCs w:val="24"/>
        </w:rPr>
        <w:t xml:space="preserve"> dana te da isti ima</w:t>
      </w:r>
      <w:r w:rsidR="00CB2CF6">
        <w:rPr>
          <w:szCs w:val="24"/>
        </w:rPr>
        <w:t xml:space="preserve"> dva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142670">
        <w:rPr>
          <w:szCs w:val="24"/>
        </w:rPr>
        <w:t>4.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26B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622DF9">
      <w:t>2</w:t>
    </w:r>
    <w:r w:rsidR="00964BCD">
      <w:t>18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964BCD">
      <w:t>1218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4267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36685"/>
    <w:rsid w:val="00A51DE9"/>
    <w:rsid w:val="00A748F4"/>
    <w:rsid w:val="00AB45B0"/>
    <w:rsid w:val="00B41D97"/>
    <w:rsid w:val="00B7506F"/>
    <w:rsid w:val="00BA0EB6"/>
    <w:rsid w:val="00BB065E"/>
    <w:rsid w:val="00C50AEF"/>
    <w:rsid w:val="00C87988"/>
    <w:rsid w:val="00CB2CF6"/>
    <w:rsid w:val="00CD66ED"/>
    <w:rsid w:val="00CD7749"/>
    <w:rsid w:val="00CE326B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EUROKLIMA društvo s ograničenom odgovornošću za promet roba i usluga</izvorni_sadrzaj>
    <derivirana_varijabla naziv="DomainObject.Predmet.ProtustrankaFormated_1">  EUROKLIMA društvo s ograničenom odgovornošću za promet roba i usluga</derivirana_varijabla>
  </DomainObject.Predmet.ProtustrankaFormated>
  <DomainObject.Predmet.ProtustrankaFormatedOIB>
    <izvorni_sadrzaj>  EUROKLIMA društvo s ograničenom odgovornošću za promet roba i usluga, OIB 23388135949</izvorni_sadrzaj>
    <derivirana_varijabla naziv="DomainObject.Predmet.ProtustrankaFormatedOIB_1">  EUROKLIMA društvo s ograničenom odgovornošću za promet roba i usluga, OIB 23388135949</derivirana_varijabla>
  </DomainObject.Predmet.ProtustrankaFormatedOIB>
  <DomainObject.Predmet.ProtustrankaFormatedWithAdress>
    <izvorni_sadrzaj> EUROKLIMA društvo s ograničenom odgovornošću za promet roba i usluga, Šegedinova 1, 21000 Split</izvorni_sadrzaj>
    <derivirana_varijabla naziv="DomainObject.Predmet.ProtustrankaFormatedWithAdress_1"> EUROKLIMA društvo s ograničenom odgovornošću za promet roba i usluga, Šegedinova 1, 21000 Split</derivirana_varijabla>
  </DomainObject.Predmet.ProtustrankaFormatedWithAdress>
  <DomainObject.Predmet.ProtustrankaFormatedWithAdressOIB>
    <izvorni_sadrzaj> EUROKLIMA društvo s ograničenom odgovornošću za promet roba i usluga, OIB 23388135949, Šegedinova 1, 21000 Split</izvorni_sadrzaj>
    <derivirana_varijabla naziv="DomainObject.Predmet.ProtustrankaFormatedWithAdressOIB_1"> EUROKLIMA društvo s ograničenom odgovornošću za promet roba i usluga, OIB 23388135949, Šegedinova 1, 21000 Split</derivirana_varijabla>
  </DomainObject.Predmet.ProtustrankaFormatedWithAdressOIB>
  <DomainObject.Predmet.ProtustrankaWithAdress>
    <izvorni_sadrzaj>EUROKLIMA društvo s ograničenom odgovornošću za promet roba i usluga Šegedinova 1, 21000 Split</izvorni_sadrzaj>
    <derivirana_varijabla naziv="DomainObject.Predmet.ProtustrankaWithAdress_1">EUROKLIMA društvo s ograničenom odgovornošću za promet roba i usluga Šegedinova 1, 21000 Split</derivirana_varijabla>
  </DomainObject.Predmet.ProtustrankaWithAdress>
  <DomainObject.Predmet.ProtustrankaWithAdressOIB>
    <izvorni_sadrzaj>EUROKLIMA društvo s ograničenom odgovornošću za promet roba i usluga, OIB 23388135949, Šegedinova 1, 21000 Split</izvorni_sadrzaj>
    <derivirana_varijabla naziv="DomainObject.Predmet.ProtustrankaWithAdressOIB_1">EUROKLIMA društvo s ograničenom odgovornošću za promet roba i usluga, OIB 23388135949, Šegedinova 1, 21000 Split</derivirana_varijabla>
  </DomainObject.Predmet.ProtustrankaWithAdressOIB>
  <DomainObject.Predmet.ProtustrankaNazivFormated>
    <izvorni_sadrzaj>EUROKLIMA društvo s ograničenom odgovornošću za promet roba i usluga</izvorni_sadrzaj>
    <derivirana_varijabla naziv="DomainObject.Predmet.ProtustrankaNazivFormated_1">EUROKLIMA društvo s ograničenom odgovornošću za promet roba i usluga</derivirana_varijabla>
  </DomainObject.Predmet.ProtustrankaNazivFormated>
  <DomainObject.Predmet.ProtustrankaNazivFormatedOIB>
    <izvorni_sadrzaj>EUROKLIMA društvo s ograničenom odgovornošću za promet roba i usluga, OIB 23388135949</izvorni_sadrzaj>
    <derivirana_varijabla naziv="DomainObject.Predmet.ProtustrankaNazivFormatedOIB_1">EUROKLIMA društvo s ograničenom odgovornošću za promet roba i usluga,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</item>
    </izvorni_sadrzaj>
    <derivirana_varijabla naziv="DomainObject.Predmet.ProtuStrankaListFormated_1">
      <item>EUROKLIMA društvo s ograničenom odgovornošću za promet roba i usluga</item>
    </derivirana_varijabla>
  </DomainObject.Predmet.ProtuStrankaListFormated>
  <DomainObject.Predmet.ProtuStrankaListFormatedOIB>
    <izvorni_sadrzaj>
      <item>EUROKLIMA društvo s ograničenom odgovornošću za promet roba i usluga, OIB 23388135949</item>
    </izvorni_sadrzaj>
    <derivirana_varijabla naziv="DomainObject.Predmet.ProtuStrankaListFormatedOIB_1">
      <item>EUROKLIMA društvo s ograničenom odgovornošću za promet roba i usluga, OIB 23388135949</item>
    </derivirana_varijabla>
  </DomainObject.Predmet.ProtuStrankaListFormatedOIB>
  <DomainObject.Predmet.ProtuStrankaListFormatedWithAdress>
    <izvorni_sadrzaj>
      <item>EUROKLIMA društvo s ograničenom odgovornošću za promet roba i usluga, Šegedinova 1, 21000 Split</item>
    </izvorni_sadrzaj>
    <derivirana_varijabla naziv="DomainObject.Predmet.ProtuStrankaListFormatedWithAdress_1">
      <item>EUROKLIMA društvo s ograničenom odgovornošću za promet roba i usluga,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usluga, OIB 23388135949, Šegedinova 1, 21000 Split</item>
    </izvorni_sadrzaj>
    <derivirana_varijabla naziv="DomainObject.Predmet.ProtuStrankaListFormatedWithAdressOIB_1">
      <item>EUROKLIMA društvo s ograničenom odgovornošću za promet roba i usluga,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</item>
    </izvorni_sadrzaj>
    <derivirana_varijabla naziv="DomainObject.Predmet.ProtuStrankaListNazivFormated_1">
      <item>EUROKLIMA društvo s ograničenom odgovornošću za promet roba i usluga</item>
    </derivirana_varijabla>
  </DomainObject.Predmet.ProtuStrankaListNazivFormated>
  <DomainObject.Predmet.ProtuStrankaListNazivFormatedOIB>
    <izvorni_sadrzaj>
      <item>EUROKLIMA društvo s ograničenom odgovornošću za promet roba i usluga, OIB 23388135949</item>
    </izvorni_sadrzaj>
    <derivirana_varijabla naziv="DomainObject.Predmet.ProtuStrankaListNazivFormatedOIB_1">
      <item>EUROKLIMA društvo s ograničenom odgovornošću za promet roba i usluga,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</izvorni_sadrzaj>
    <derivirana_varijabla naziv="DomainObject.Predmet.ProtustrankaIDrugi_1">EUROKLIMA društvo s ograničenom odgovornošću za promet roba i usluga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usluga, OIB 23388135949, Šegedinova 1, 21000 Split</izvorni_sadrzaj>
    <derivirana_varijabla naziv="DomainObject.Predmet.ProtustrankaIDrugiAdressOIB_1">EUROKLIMA društvo s ograničenom odgovornošću za promet roba i usluga,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5448</properties:Characters>
  <properties:Lines>103</properties:Lines>
  <properties:Paragraphs>49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2017-04-04T11:37:00Z</cp:lastPrinted>
  <dcterms:modified xmlns:xsi="http://www.w3.org/2001/XMLSchema-instance" xsi:type="dcterms:W3CDTF">2017-04-04T12:41:00Z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