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657f" w14:paraId="ee8657f" w:rsidRDefault="00AF58C9" w:rsidP="00AF58C9" w:rsidR="00AF58C9" w:rsidRPr="00CE49ED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575C7" w:rsidR="005E6FCA" w:rsidRPr="002A37B5">
        <w:trPr>
          <w:gridAfter w:val="1"/>
          <w:wAfter w:type="dxa" w:w="284"/>
        </w:trPr>
        <w:tc>
          <w:tcPr>
            <w:tcW w:type="dxa" w:w="2943"/>
          </w:tcPr>
          <w:p w:rsidRDefault="005E6FCA" w:rsidP="00C575C7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575C7" w:rsidR="005E6FCA" w:rsidRPr="002A37B5">
        <w:tc>
          <w:tcPr>
            <w:tcW w:type="dxa" w:w="3227"/>
            <w:gridSpan w:val="2"/>
          </w:tcPr>
          <w:p w:rsidRDefault="005E6FCA" w:rsidP="00C575C7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5E6FCA" w:rsidP="00C575C7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5E6FCA" w:rsidP="00C575C7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AF58C9" w:rsidP="009B6C94" w:rsidR="003418E6" w:rsidRPr="00CE49ED">
      <w:r w:rsidRPr="00CE49ED">
        <w:tab/>
      </w:r>
      <w:r w:rsidRPr="00CE49ED">
        <w:tab/>
      </w:r>
      <w:r w:rsidRPr="00CE49ED">
        <w:tab/>
      </w:r>
    </w:p>
    <w:p w:rsidRDefault="003418E6" w:rsidP="003418E6" w:rsidR="00AF58C9" w:rsidRPr="00CE49ED">
      <w:pPr>
        <w:jc w:val="center"/>
        <w:rPr>
          <w:bCs/>
        </w:rPr>
      </w:pPr>
      <w:r w:rsidRPr="00CE49ED">
        <w:rPr>
          <w:bCs/>
        </w:rPr>
        <w:t>R E P U B L I K A H R V A T S K A</w:t>
      </w:r>
    </w:p>
    <w:p w:rsidRDefault="00AF58C9" w:rsidP="00AF58C9" w:rsidR="00AF58C9" w:rsidRPr="00CE49ED"/>
    <w:p w:rsidRDefault="009F3796" w:rsidP="009F3796" w:rsidR="00605929" w:rsidRPr="00CE49ED">
      <w:pPr>
        <w:ind w:firstLine="708" w:left="2832"/>
      </w:pPr>
      <w:r w:rsidRPr="00CE49ED">
        <w:t xml:space="preserve">Z A K LJ U Č A K </w:t>
      </w:r>
    </w:p>
    <w:p w:rsidRDefault="009F3796" w:rsidP="00605929" w:rsidR="009F3796" w:rsidRPr="00CE49ED">
      <w:pPr>
        <w:ind w:firstLine="708"/>
        <w:jc w:val="both"/>
      </w:pPr>
    </w:p>
    <w:p w:rsidRDefault="00E66109" w:rsidP="00730DCA" w:rsidR="005E6FCA" w:rsidRPr="00CE49ED">
      <w:pPr>
        <w:ind w:firstLine="708"/>
        <w:jc w:val="both"/>
      </w:pPr>
      <w:r w:rsidRPr="00CE49ED">
        <w:t xml:space="preserve">Trgovački sud u Zadru po sutkinji Ani Markač u stečajnom postupku nad stečajnim dužnikom </w:t>
      </w:r>
      <w:r w:rsidR="00F14B0F" w:rsidRPr="00CE49ED">
        <w:t xml:space="preserve">TRIBUNJ, Poljoprivredna zadruga u stečaju, </w:t>
      </w:r>
      <w:proofErr w:type="spellStart"/>
      <w:r w:rsidR="00F14B0F" w:rsidRPr="00CE49ED">
        <w:t>Tribunj</w:t>
      </w:r>
      <w:proofErr w:type="spellEnd"/>
      <w:r w:rsidR="00F14B0F" w:rsidRPr="00CE49ED">
        <w:t xml:space="preserve">, </w:t>
      </w:r>
      <w:proofErr w:type="spellStart"/>
      <w:r w:rsidR="00F14B0F" w:rsidRPr="00CE49ED">
        <w:t>Zamalin</w:t>
      </w:r>
      <w:proofErr w:type="spellEnd"/>
      <w:r w:rsidR="00F14B0F" w:rsidRPr="00CE49ED">
        <w:t xml:space="preserve"> 96, OIB:14395554723, </w:t>
      </w:r>
      <w:r w:rsidR="00C81F12" w:rsidRPr="00CE49ED">
        <w:t xml:space="preserve">kojeg zastupa stečajni upravitelj </w:t>
      </w:r>
      <w:r w:rsidR="00730DCA">
        <w:t xml:space="preserve">Marko Bitanga iz </w:t>
      </w:r>
      <w:proofErr w:type="spellStart"/>
      <w:r w:rsidR="00730DCA">
        <w:t>Podstrane</w:t>
      </w:r>
      <w:proofErr w:type="spellEnd"/>
      <w:r w:rsidR="00730DCA">
        <w:t xml:space="preserve">, </w:t>
      </w:r>
      <w:r w:rsidR="009F18A2">
        <w:t>16. travnja 2019.</w:t>
      </w:r>
      <w:r w:rsidR="00F14B0F" w:rsidRPr="00CE49ED">
        <w:t xml:space="preserve">, </w:t>
      </w:r>
    </w:p>
    <w:p w:rsidRDefault="00C81F12" w:rsidP="00072CAA" w:rsidR="00AF58C9" w:rsidRPr="00CE49ED">
      <w:pPr>
        <w:jc w:val="center"/>
      </w:pPr>
      <w:r w:rsidRPr="00CE49ED">
        <w:t xml:space="preserve">z a k </w:t>
      </w:r>
      <w:proofErr w:type="spellStart"/>
      <w:r w:rsidRPr="00CE49ED">
        <w:t>lj</w:t>
      </w:r>
      <w:proofErr w:type="spellEnd"/>
      <w:r w:rsidRPr="00CE49ED">
        <w:t xml:space="preserve"> u č i o  </w:t>
      </w:r>
      <w:r w:rsidR="00AF58C9" w:rsidRPr="00CE49ED">
        <w:t>j e</w:t>
      </w:r>
    </w:p>
    <w:p w:rsidRDefault="00F85622" w:rsidP="00F85622" w:rsidR="00F85622">
      <w:pPr>
        <w:jc w:val="both"/>
      </w:pPr>
    </w:p>
    <w:p w:rsidRDefault="009F18A2" w:rsidP="009F18A2" w:rsidR="009F18A2" w:rsidRPr="00C52AFB">
      <w:pPr>
        <w:jc w:val="both"/>
        <w:rPr>
          <w:b/>
        </w:rPr>
      </w:pPr>
      <w:r>
        <w:t>I.</w:t>
      </w:r>
      <w:r>
        <w:tab/>
        <w:t>Saziva se Skupština vjerovnika za dan 3. svibnja 2019. u 9,30 sati</w:t>
      </w:r>
      <w:r w:rsidRPr="00C52AFB">
        <w:t xml:space="preserve">, koja će se održati kod </w:t>
      </w:r>
      <w:r w:rsidRPr="00C52AFB">
        <w:rPr>
          <w:bCs/>
        </w:rPr>
        <w:t>Trgovačkog suda</w:t>
      </w:r>
      <w:r w:rsidRPr="00C52AFB">
        <w:t xml:space="preserve"> u Zadru, dr. Franje Tuđmana 35, sudnica 14/I, sa sljedećim dnevnim redom:</w:t>
      </w:r>
    </w:p>
    <w:p w:rsidRDefault="00072CAA" w:rsidP="009B6C94" w:rsidR="00072CAA" w:rsidRPr="009B6C94">
      <w:pPr>
        <w:pStyle w:val="Zaglavlje"/>
        <w:tabs>
          <w:tab w:pos="4536" w:val="clear"/>
          <w:tab w:pos="9072" w:val="clear"/>
        </w:tabs>
        <w:ind w:firstLine="708"/>
        <w:jc w:val="both"/>
        <w:rPr>
          <w:sz w:val="22"/>
          <w:szCs w:val="22"/>
        </w:rPr>
      </w:pPr>
    </w:p>
    <w:p w:rsidRDefault="00C81F12" w:rsidP="00C81F12" w:rsidR="00CE49ED">
      <w:pPr>
        <w:jc w:val="both"/>
      </w:pPr>
      <w:r>
        <w:t>1.</w:t>
      </w:r>
      <w:r>
        <w:tab/>
      </w:r>
      <w:r w:rsidR="001F3017">
        <w:t xml:space="preserve">Donošenje odluke o </w:t>
      </w:r>
      <w:r w:rsidR="009F18A2">
        <w:t xml:space="preserve">ponudama pristiglim na javni natječaj </w:t>
      </w:r>
    </w:p>
    <w:p w:rsidRDefault="00C52AFB" w:rsidP="00C81F12" w:rsidR="00C52AFB">
      <w:pPr>
        <w:jc w:val="both"/>
      </w:pPr>
    </w:p>
    <w:p w:rsidRDefault="00FD2C11" w:rsidP="00CE49ED" w:rsidR="001F3017">
      <w:pPr>
        <w:jc w:val="both"/>
      </w:pPr>
      <w:r>
        <w:t>2</w:t>
      </w:r>
      <w:r w:rsidR="00C81F12">
        <w:t>.</w:t>
      </w:r>
      <w:r w:rsidR="00C81F12">
        <w:tab/>
        <w:t>D</w:t>
      </w:r>
      <w:r w:rsidR="009F18A2">
        <w:t>onošenje odluke o odabiru odvjetnika za zastupanje stečajnog dužnika u sudskim postupcima</w:t>
      </w:r>
    </w:p>
    <w:p w:rsidRDefault="00315AB6" w:rsidP="00C81F12" w:rsidR="00315AB6" w:rsidRPr="00315AB6">
      <w:pPr>
        <w:jc w:val="both"/>
      </w:pPr>
    </w:p>
    <w:p w:rsidRDefault="00C81F12" w:rsidP="00315AB6" w:rsidR="00315AB6" w:rsidRPr="00315AB6">
      <w:pPr>
        <w:jc w:val="both"/>
      </w:pPr>
      <w:r>
        <w:t>II</w:t>
      </w:r>
      <w:r w:rsidR="00315AB6" w:rsidRPr="00315AB6">
        <w:t>.</w:t>
      </w:r>
      <w:r w:rsidR="00315AB6" w:rsidRPr="00315AB6">
        <w:tab/>
      </w:r>
      <w:r w:rsidRPr="0072564D">
        <w:t xml:space="preserve">Ovaj zaključak objavit će se na mrežnoj stranici e-Oglasna ploča sudova te </w:t>
      </w:r>
      <w:r w:rsidR="00730DCA">
        <w:t xml:space="preserve">stečajnom upravitelju i </w:t>
      </w:r>
      <w:r w:rsidRPr="0072564D">
        <w:t xml:space="preserve">svim vjerovnicima služi kao poziv na zakazanu skupštinu. </w:t>
      </w:r>
      <w:r w:rsidR="00315AB6" w:rsidRPr="00315AB6">
        <w:t xml:space="preserve"> </w:t>
      </w:r>
    </w:p>
    <w:p w:rsidRDefault="00072CAA" w:rsidP="00072CAA" w:rsidR="00072CAA" w:rsidRPr="00315AB6"/>
    <w:p w:rsidRDefault="00072CAA" w:rsidP="000E244F" w:rsidR="00CE49ED">
      <w:pPr>
        <w:jc w:val="center"/>
      </w:pPr>
      <w:r w:rsidRPr="00315AB6">
        <w:t>U Zadru</w:t>
      </w:r>
      <w:r w:rsidR="001F3017">
        <w:t xml:space="preserve"> </w:t>
      </w:r>
      <w:r w:rsidR="009F18A2">
        <w:t xml:space="preserve">16. travnja </w:t>
      </w:r>
      <w:r w:rsidR="00B86C7B">
        <w:t>2019</w:t>
      </w:r>
      <w:r w:rsidR="001F3017">
        <w:t>.</w:t>
      </w:r>
      <w:r w:rsidR="00730DCA">
        <w:t xml:space="preserve"> </w:t>
      </w:r>
      <w:r w:rsidR="00CE49ED">
        <w:t xml:space="preserve"> </w:t>
      </w:r>
    </w:p>
    <w:p w:rsidRDefault="00F14B0F" w:rsidP="00CE49ED" w:rsidR="00107F44">
      <w:pPr>
        <w:jc w:val="center"/>
      </w:pPr>
      <w:r>
        <w:tab/>
      </w:r>
      <w:r>
        <w:tab/>
      </w:r>
      <w:r>
        <w:tab/>
        <w:t xml:space="preserve">                  </w:t>
      </w:r>
    </w:p>
    <w:p w:rsidRDefault="006C0EF7" w:rsidP="006C0EF7" w:rsidR="006C0EF7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6C0EF7" w:rsidP="006C0EF7" w:rsidR="006C0EF7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C81F12" w:rsidP="000E244F" w:rsidR="00C81F12">
      <w:pPr>
        <w:jc w:val="right"/>
      </w:pPr>
    </w:p>
    <w:p w:rsidRDefault="00C81F12" w:rsidP="00072CAA" w:rsidR="00C81F12"/>
    <w:p w:rsidRDefault="00072CAA" w:rsidP="00072CAA" w:rsidR="00072CAA" w:rsidRPr="00315AB6">
      <w:r w:rsidRPr="00315AB6">
        <w:t>POUKA O PRAVNOM LIJEKU</w:t>
      </w:r>
    </w:p>
    <w:p w:rsidRDefault="00C81F12" w:rsidP="00C81F12" w:rsidR="00C81F12" w:rsidRPr="0072564D">
      <w:r w:rsidRPr="0072564D">
        <w:t>Protiv ovog zaključka žalba nije dopuštena.</w:t>
      </w:r>
    </w:p>
    <w:p w:rsidRDefault="00C92262" w:rsidP="00072CAA" w:rsidR="00C92262" w:rsidRPr="00315AB6"/>
    <w:p w:rsidRDefault="00C81F12" w:rsidP="00072CAA" w:rsidR="00C81F12"/>
    <w:p w:rsidRDefault="00072CAA" w:rsidP="00072CAA" w:rsidR="00072CAA" w:rsidRPr="00315AB6">
      <w:r w:rsidRPr="00315AB6">
        <w:t xml:space="preserve">Dostaviti : </w:t>
      </w:r>
    </w:p>
    <w:p w:rsidRDefault="00072CAA" w:rsidP="00605929" w:rsidR="00072CAA" w:rsidRPr="00315AB6">
      <w:pPr>
        <w:numPr>
          <w:ilvl w:val="0"/>
          <w:numId w:val="12"/>
        </w:numPr>
      </w:pPr>
      <w:r w:rsidRPr="00315AB6">
        <w:t>stečajno</w:t>
      </w:r>
      <w:r w:rsidR="00E66109" w:rsidRPr="00315AB6">
        <w:t xml:space="preserve">m upravitelju </w:t>
      </w:r>
      <w:r w:rsidR="00FD2C11">
        <w:t>Marku Bit</w:t>
      </w:r>
      <w:r w:rsidR="00730DCA">
        <w:t xml:space="preserve">angi iz </w:t>
      </w:r>
      <w:proofErr w:type="spellStart"/>
      <w:r w:rsidR="00730DCA">
        <w:t>Podstrane</w:t>
      </w:r>
      <w:proofErr w:type="spellEnd"/>
      <w:r w:rsidR="00730DCA">
        <w:t xml:space="preserve"> </w:t>
      </w:r>
      <w:r w:rsidR="009B6C94">
        <w:t>putem e-mail</w:t>
      </w:r>
    </w:p>
    <w:p w:rsidRDefault="00E1160D" w:rsidP="00383517" w:rsidR="00CE49ED">
      <w:pPr>
        <w:numPr>
          <w:ilvl w:val="0"/>
          <w:numId w:val="12"/>
        </w:numPr>
      </w:pPr>
      <w:r w:rsidRPr="00315AB6">
        <w:t>e-</w:t>
      </w:r>
      <w:r w:rsidR="00CC0C77">
        <w:t>O</w:t>
      </w:r>
      <w:r w:rsidR="00072CAA" w:rsidRPr="00315AB6">
        <w:t>glasna ploča</w:t>
      </w:r>
      <w:r w:rsidR="00C81F12">
        <w:t xml:space="preserve"> sudova</w:t>
      </w:r>
      <w:r w:rsidR="00B86C7B">
        <w:t>,</w:t>
      </w:r>
      <w:r w:rsidR="00E10583">
        <w:t xml:space="preserve"> uz podnesak stečajnog upravitelja od 12. travnja 2019.</w:t>
      </w:r>
    </w:p>
    <w:p w:rsidRDefault="00744B98" w:rsidP="00383517" w:rsidR="00744B98" w:rsidRPr="00315AB6">
      <w:pPr>
        <w:numPr>
          <w:ilvl w:val="0"/>
          <w:numId w:val="12"/>
        </w:numPr>
      </w:pPr>
      <w:r w:rsidRPr="00315AB6">
        <w:t>u spis.</w:t>
      </w:r>
    </w:p>
    <w:sectPr w:rsidSect="00BD13F7" w:rsidR="00744B98" w:rsidRPr="00315AB6">
      <w:headerReference w:type="default" r:id="rId11"/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93B" w:rsidP="003418E6" w:rsidR="007F593B">
      <w:r>
        <w:separator/>
      </w:r>
    </w:p>
  </w:endnote>
  <w:endnote w:id="0" w:type="continuationSeparator">
    <w:p w:rsidRDefault="007F593B" w:rsidP="003418E6" w:rsidR="007F5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93B" w:rsidP="003418E6" w:rsidR="007F593B">
      <w:r>
        <w:separator/>
      </w:r>
    </w:p>
  </w:footnote>
  <w:footnote w:id="0" w:type="continuationSeparator">
    <w:p w:rsidRDefault="007F593B" w:rsidP="003418E6" w:rsidR="007F5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8E6" w:rsidP="00072CAA" w:rsidR="003418E6">
    <w:pPr>
      <w:pStyle w:val="Zaglavlje"/>
      <w:jc w:val="right"/>
    </w:pPr>
    <w:r>
      <w:t>P</w:t>
    </w:r>
    <w:r w:rsidR="00315AB6">
      <w:t>oslovni</w:t>
    </w:r>
    <w:r w:rsidR="001F3017">
      <w:t xml:space="preserve"> broj: 2 St-211/2011-</w:t>
    </w:r>
    <w:r w:rsidR="009F18A2">
      <w:t>356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15805E8"/>
    <w:multiLevelType w:val="hybridMultilevel"/>
    <w:tmpl w:val="0B263070"/>
    <w:lvl w:tplc="04C8B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8D10193"/>
    <w:multiLevelType w:val="hybridMultilevel"/>
    <w:tmpl w:val="4EA46096"/>
    <w:lvl w:tplc="B62E7AAA" w:ilvl="0">
      <w:start w:val="1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D415845"/>
    <w:multiLevelType w:val="hybridMultilevel"/>
    <w:tmpl w:val="8FF40506"/>
    <w:lvl w:tplc="9E0241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31C6648"/>
    <w:multiLevelType w:val="hybridMultilevel"/>
    <w:tmpl w:val="C0CC0B1E"/>
    <w:lvl w:tplc="F4784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7AB33B9"/>
    <w:multiLevelType w:val="hybridMultilevel"/>
    <w:tmpl w:val="FB72F6D8"/>
    <w:lvl w:tplc="FCCE18CE" w:ilvl="0">
      <w:start w:val="1"/>
      <w:numFmt w:val="upperRoman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1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12"/>
  </w:num>
  <w:num w:numId="16">
    <w:abstractNumId w:val="13"/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118BB"/>
    <w:rsid w:val="000373F8"/>
    <w:rsid w:val="00040C34"/>
    <w:rsid w:val="00056145"/>
    <w:rsid w:val="00072CAA"/>
    <w:rsid w:val="000C733D"/>
    <w:rsid w:val="000E244F"/>
    <w:rsid w:val="00107F44"/>
    <w:rsid w:val="00140EC3"/>
    <w:rsid w:val="00170EAB"/>
    <w:rsid w:val="001A4AF2"/>
    <w:rsid w:val="001A75DF"/>
    <w:rsid w:val="001C46A9"/>
    <w:rsid w:val="001F3017"/>
    <w:rsid w:val="00204AF6"/>
    <w:rsid w:val="002348F0"/>
    <w:rsid w:val="002C5818"/>
    <w:rsid w:val="002D7F46"/>
    <w:rsid w:val="002F18A5"/>
    <w:rsid w:val="00303268"/>
    <w:rsid w:val="00315AB6"/>
    <w:rsid w:val="003418E6"/>
    <w:rsid w:val="00355F70"/>
    <w:rsid w:val="00357B68"/>
    <w:rsid w:val="00383517"/>
    <w:rsid w:val="003A08B9"/>
    <w:rsid w:val="003F16AA"/>
    <w:rsid w:val="004139E6"/>
    <w:rsid w:val="004228B4"/>
    <w:rsid w:val="00455BCE"/>
    <w:rsid w:val="004C73D3"/>
    <w:rsid w:val="005223E6"/>
    <w:rsid w:val="00537A2F"/>
    <w:rsid w:val="00582C40"/>
    <w:rsid w:val="005851F9"/>
    <w:rsid w:val="005918E4"/>
    <w:rsid w:val="005B3E0C"/>
    <w:rsid w:val="005E6FCA"/>
    <w:rsid w:val="005F0A06"/>
    <w:rsid w:val="00605929"/>
    <w:rsid w:val="006C0EF7"/>
    <w:rsid w:val="006C2F82"/>
    <w:rsid w:val="006C304A"/>
    <w:rsid w:val="00723B26"/>
    <w:rsid w:val="00730DCA"/>
    <w:rsid w:val="0073755C"/>
    <w:rsid w:val="00744B98"/>
    <w:rsid w:val="007F593B"/>
    <w:rsid w:val="00870477"/>
    <w:rsid w:val="008C522C"/>
    <w:rsid w:val="008D50DC"/>
    <w:rsid w:val="008F1CF7"/>
    <w:rsid w:val="009B6C94"/>
    <w:rsid w:val="009C7CAD"/>
    <w:rsid w:val="009C7E68"/>
    <w:rsid w:val="009F18A2"/>
    <w:rsid w:val="009F3796"/>
    <w:rsid w:val="009F6B1C"/>
    <w:rsid w:val="00A26E9A"/>
    <w:rsid w:val="00A5391E"/>
    <w:rsid w:val="00A90FC3"/>
    <w:rsid w:val="00AB6B83"/>
    <w:rsid w:val="00AF58C2"/>
    <w:rsid w:val="00AF58C9"/>
    <w:rsid w:val="00B64053"/>
    <w:rsid w:val="00B72BD8"/>
    <w:rsid w:val="00B86C7B"/>
    <w:rsid w:val="00BD13F7"/>
    <w:rsid w:val="00C50D6E"/>
    <w:rsid w:val="00C52AFB"/>
    <w:rsid w:val="00C778A1"/>
    <w:rsid w:val="00C81F12"/>
    <w:rsid w:val="00C92262"/>
    <w:rsid w:val="00CB2E98"/>
    <w:rsid w:val="00CB6472"/>
    <w:rsid w:val="00CC0C77"/>
    <w:rsid w:val="00CC29B6"/>
    <w:rsid w:val="00CE49ED"/>
    <w:rsid w:val="00DD6A5B"/>
    <w:rsid w:val="00E05F00"/>
    <w:rsid w:val="00E10583"/>
    <w:rsid w:val="00E1160D"/>
    <w:rsid w:val="00E66109"/>
    <w:rsid w:val="00E94D30"/>
    <w:rsid w:val="00EA6F22"/>
    <w:rsid w:val="00ED1E23"/>
    <w:rsid w:val="00EF7424"/>
    <w:rsid w:val="00F14B0F"/>
    <w:rsid w:val="00F22481"/>
    <w:rsid w:val="00F85622"/>
    <w:rsid w:val="00FD2C11"/>
    <w:rsid w:val="00FD60C8"/>
    <w:rsid w:val="00FE1C02"/>
    <w:rsid w:val="00FF3572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418E6"/>
    <w:rPr>
      <w:sz w:val="24"/>
      <w:szCs w:val="24"/>
    </w:rPr>
  </w:style>
  <w:style w:styleId="Reetkatablice" w:type="table">
    <w:name w:val="Table Grid"/>
    <w:basedOn w:val="Obinatablica"/>
    <w:uiPriority w:val="59"/>
    <w:rsid w:val="005E6FC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0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E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E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E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E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418E6"/>
    <w:rPr>
      <w:sz w:val="24"/>
      <w:szCs w:val="24"/>
    </w:rPr>
  </w:style>
  <w:style w:styleId="Reetkatablice" w:type="table">
    <w:name w:val="Table Grid"/>
    <w:basedOn w:val="Obinatablica"/>
    <w:uiPriority w:val="59"/>
    <w:rsid w:val="005E6FC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0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E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E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E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E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2408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476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 SVEŽNJA spisa</izvorni_sadrzaj>
    <derivirana_varijabla naziv="DomainObject.Predmet.Opis_1">8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STOLU IZA</izvorni_sadrzaj>
    <derivirana_varijabla naziv="DomainObject.Predmet.PrimjedbaSuca_1">NA STOLU IZA</derivirana_varijabla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Kotlar, OIB 79236535774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Kotlar, OIB 79236535774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Kotlar, OIB 79236535774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Kotlar, OIB 79236535774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Kotlar, OIB 79236535774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Kotlar, OIB 79236535774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Kotlar, OIB 79236535774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Kotlar, OIB 79236535774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  <item>, OIB null</item>
      <item>, OIB 79236535774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  <item>, OIB null</item>
      <item>, OIB 79236535774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9. travnja 2019.</izvorni_sadrzaj>
    <derivirana_varijabla naziv="DomainObject.PredzadnjaOdlukaIzPredmeta.DatumDonosenjaOdluke_1">9. travnja 2019.</derivirana_varijabla>
  </DomainObject.PredzadnjaOdlukaIzPredmeta.DatumDonosenjaOdluke>
  <DomainObject.PredzadnjaOdlukaIzPredmeta.Oznaka>
    <izvorni_sadrzaj>St-211/2011-307</izvorni_sadrzaj>
    <derivirana_varijabla naziv="DomainObject.PredzadnjaOdlukaIzPredmeta.Oznaka_1">St-211/2011-307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2CA87-6959-4CFE-9589-4EA3F81181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1025</properties:Characters>
  <properties:Lines>42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2019-04-16T10:39:00Z</dcterms:created>
  <dc:creator>Ardena Bajlo</dc:creator>
  <cp:lastModifiedBy>Martina Kalmeta</cp:lastModifiedBy>
  <cp:lastPrinted>2019-01-30T10:51:00Z</cp:lastPrinted>
  <dcterms:modified xmlns:xsi="http://www.w3.org/2001/XMLSchema-instance" xsi:type="dcterms:W3CDTF">2019-04-16T12:38:00Z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(St-211-11  zakazivanje SKUPŠTINE  VJEROVNIKA  za svibanj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