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ad236" w14:paraId="92ad236" w:rsidRDefault="007921FC" w:rsidP="00910611" w:rsidR="007921F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921FC" w:rsidP="00910611" w:rsidR="007921FC">
      <w:r>
        <w:rPr>
          <w:rFonts w:eastAsia="MS Mincho"/>
        </w:rPr>
        <w:t xml:space="preserve">   REPUBLIKA HRVATSKA</w:t>
      </w:r>
    </w:p>
    <w:p w:rsidRDefault="007921FC" w:rsidP="00910611" w:rsidR="007921FC">
      <w:r>
        <w:rPr>
          <w:rFonts w:eastAsia="MS Mincho"/>
        </w:rPr>
        <w:t>TRGOVAČKI SUD U RIJECI</w:t>
      </w:r>
    </w:p>
    <w:p w:rsidRDefault="007921FC" w:rsidR="007921FC"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FA36AE" w:rsidRPr="00FA36AE">
        <w:rPr>
          <w:b/>
        </w:rPr>
        <w:t>MEDACOM d.o.o. RIJEKA, Ivana Filipovića 6, OIB 04272994968</w:t>
      </w:r>
      <w:r w:rsidR="00F13D6E">
        <w:rPr>
          <w:b/>
        </w:rPr>
        <w:t xml:space="preserve">, </w:t>
      </w:r>
      <w:r w:rsidR="001C7A55" w:rsidRPr="001C7A55">
        <w:t xml:space="preserve">dana </w:t>
      </w:r>
      <w:r w:rsidR="00FA36AE">
        <w:t>13</w:t>
      </w:r>
      <w:r w:rsidR="00483329">
        <w:t>. listopada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FA36AE">
      <w:pPr>
        <w:jc w:val="center"/>
      </w:pPr>
      <w:r w:rsidRPr="00FA36AE">
        <w:t xml:space="preserve"> </w:t>
      </w:r>
      <w:r w:rsidR="00321306" w:rsidRPr="00FA36AE">
        <w:t>r i j e š i o</w:t>
      </w:r>
      <w:r w:rsidR="00212999" w:rsidRPr="00FA36AE">
        <w:t xml:space="preserve">  </w:t>
      </w:r>
      <w:r w:rsidR="00321306"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FA36AE" w:rsidRPr="00FA36AE">
        <w:rPr>
          <w:b/>
        </w:rPr>
        <w:t>MEDACOM d.o.o. RIJEKA, Ivana Filipovića 6, OIB 04272994968</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FA36AE">
        <w:t>Ranka Herljević, Čavle, Soboli 10, OIB 14109641646</w:t>
      </w:r>
      <w:r w:rsidR="004369E0">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FA36AE" w:rsidRPr="00FA36AE">
        <w:rPr>
          <w:b/>
        </w:rPr>
        <w:t>MEDACOM d.o.o. RIJEKA, Ivana Filipovića 6, OIB 04272994968</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FA36AE" w:rsidP="00FA36AE" w:rsidR="00FA36AE">
      <w:pPr>
        <w:jc w:val="both"/>
      </w:pPr>
      <w:r>
        <w:tab/>
        <w:t xml:space="preserve">Financijska agencija, Regionalni centar Rijeka podnijela je ovome sudu 03. svibnja 2016. godine prijedlog za otvaranje stečajnog postupka nad dužnikom MEDACOM d.o.o. RIJEKA, Ivana Filipovića 6, OIB 04272994968 (dalje: dužnik). </w:t>
      </w:r>
    </w:p>
    <w:p w:rsidRDefault="00FA36AE" w:rsidP="00FA36AE" w:rsidR="00FA36AE">
      <w:pPr>
        <w:jc w:val="both"/>
      </w:pPr>
      <w:r>
        <w:tab/>
        <w:t>Predlagatelj je u prijedlogu naveo da dužnik na dan 01. rujna 2015. godine u Očevidniku redoslijeda osnova za plaćanje ima evidentirane neizvršene osnove za plaćanje u neprekinutom razdoblju od 579 dana u ukupnom iznosu od 177.692,16 kn u koji iznos je uračunata i kamata i naknada Financijske agencije za provedbe ovrhe, da dužnik ima dva zaposlenika.</w:t>
      </w:r>
    </w:p>
    <w:p w:rsidRDefault="00FA36AE" w:rsidP="00FA36AE" w:rsidR="00FA36AE">
      <w:pPr>
        <w:jc w:val="both"/>
      </w:pPr>
      <w:r>
        <w:tab/>
        <w:t xml:space="preserve">Rješenjem posl. br. St-1021/16-4 od 10. siječnja 2017. godine pokrenut je prethodni postupak, te naloženo osobi ovlaštenoj za zastupanje dužnika Goranu Basić iz Opatije, Kosićevo 1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w:t>
      </w:r>
      <w:r>
        <w:lastRenderedPageBreak/>
        <w:t>imovinu dužnika, ima li na računima dužnika i kod koga novčana sredstva i ima li dužnik kakvu drugu imovinu.</w:t>
      </w:r>
    </w:p>
    <w:p w:rsidRDefault="00FA36AE" w:rsidP="00FA36AE" w:rsidR="00FA36AE">
      <w:pPr>
        <w:jc w:val="both"/>
      </w:pPr>
      <w:r>
        <w:tab/>
        <w:t>Zastupnik dužnika po zakonu nije postupio po nalogu suda niti je pristupio na ročište radi očitovanja o prijedlogu za otvaranje stečajnog postupka nad dužnikom, zbog čega je sud rješenjem od 30. ožujka 2017. godine odredio mjeru osiguranja  imenovanjem privremenog stečajnog upravitelja Ranke Herljević iz Čavli, Soboli 10,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FA36AE" w:rsidP="00FA36AE" w:rsidR="00FA36AE">
      <w:pPr>
        <w:jc w:val="both"/>
      </w:pPr>
      <w:r>
        <w:tab/>
        <w:t xml:space="preserve">U prethodnom postupku privremeni stečajni upravitelj nije uspio ostvariti kontakt s osobom ovlaštenom za zastupanje dužnika Goranom Basić na adresi sjedišta dužnika Rijeka, I. Filipovića 6. Na istoj nema nikakve oznake naziva dužnika. </w:t>
      </w:r>
    </w:p>
    <w:p w:rsidRDefault="00FA36AE" w:rsidP="00FA36AE" w:rsidR="00FA36AE">
      <w:pPr>
        <w:jc w:val="both"/>
      </w:pPr>
      <w:r>
        <w:tab/>
        <w:t xml:space="preserve">Privremeni stečajni upravitelj je uspio stupiti u kontakt s knjigovodstvenim servisom Šuperina d.o.o. Lovran, Stari grad 33, koji je do 2013. godine za dužnika vodio poslovne knjige. Sva dokumentacija nalazi se kod zastupnika dužnika po zakonu. Iz izjave gosp. Šuperina proizlazi da se dužnik bavio isključivo šumarstvom i to sječom drva i uslugama povezanim s tim, veletrgovinom i izvozom drva u Italiju, a djelatnost je obavljao u zakupljenom prostoru u blizini željezničke stanice u Šapjanama. U vlasništvu je imao stari istrošeni vozni park i mehanizaciju budući je uvijek kupovao polovna osnovna sredstva. Potraživanja iskazana u bilanci dužnika na dan 31. prosinca 2013. godine u visini od 5.523.208,00 kn odnose se na potraživanja od kupaca u Italiji, a za koja knjigovodstveni servis nema saznanja o tome da su ista utužena. </w:t>
      </w:r>
    </w:p>
    <w:p w:rsidRDefault="00FA36AE" w:rsidP="00FA36AE" w:rsidR="00FA36AE">
      <w:pPr>
        <w:jc w:val="both"/>
      </w:pPr>
      <w:r>
        <w:tab/>
        <w:t xml:space="preserve">Za potrebe sastavljanja izviješća, privremeni stečajni upravitelj koristio se javno dostupnim izvješćima i podacima objavljenim na web stranici FINE, kao i podacima od Ministarstva financija, Porezne uprave, Ispostave Rijeka. </w:t>
      </w:r>
    </w:p>
    <w:p w:rsidRDefault="00FA36AE" w:rsidP="00FA36AE" w:rsidR="00FA36AE">
      <w:pPr>
        <w:jc w:val="both"/>
      </w:pPr>
      <w:r>
        <w:tab/>
        <w:t>Dužnik ne obavlja nikakvu djelatnost i ne koristi poslovni prostor.</w:t>
      </w:r>
    </w:p>
    <w:p w:rsidRDefault="00FA36AE" w:rsidP="00FA36AE" w:rsidR="00FA36AE">
      <w:pPr>
        <w:jc w:val="both"/>
      </w:pPr>
      <w:r>
        <w:tab/>
        <w:t>Prema jedinoj javnodostupnoj bilanci dužnika na dan 31. prosinca 2013. godine dužnik ima dugotrajnu materijalnu imovinu vrijednosti 44.703,00 kn, te kratkotrajnu imovinu u visini 5.577.447,00 kn, od čega zalihe u iznosu 9.513,00 kn, potraživanja u iznosu 5.523.208,00 kn i novac na računu i blagajni 23,00 kn.</w:t>
      </w:r>
    </w:p>
    <w:p w:rsidRDefault="00FA36AE" w:rsidP="00FA36AE" w:rsidR="00FA36AE">
      <w:pPr>
        <w:jc w:val="both"/>
      </w:pPr>
      <w:r>
        <w:tab/>
        <w:t xml:space="preserve">Tijekom prethodnog postupka privremeni stečajni upravitelj izvršio je uvid u zemljišnoknjižni odjel Općinskog suda u Rijeci te je utvrđeno da dužnik nije vlasnik niti suvlasnik nekretnina na području Rijeke. Uvidom u evidencije Policijske uprave Primorsko goranske utvrđeno je da je dužnik evidentiran kao vlasnik tri motorna vozila i sva tri su odjavljena.  Predmetna vozila su zastarjela, a privremeni stečajni upravitelj nema saznanja gdje se nalaze i da li ih dužnik još uvijek posjeduje. </w:t>
      </w:r>
    </w:p>
    <w:p w:rsidRDefault="00FA36AE" w:rsidP="00FA36AE" w:rsidR="00FA36AE">
      <w:pPr>
        <w:jc w:val="both"/>
      </w:pPr>
      <w:r>
        <w:tab/>
        <w:t xml:space="preserve">Do završetka prethodnog postupka kod dužnika je utvrđeno postojanje stečajnog razloga, nesposobnost za plaćanje iz čl.5. SZ-a. Prema podacima FINE dužnik na dan 11. travnja 2017. godine ima na računu evidentirano 1160 dana neprekidne blokade, a ukupne nepodmirene obveze iznose 280.000,00 kn. </w:t>
      </w:r>
    </w:p>
    <w:p w:rsidRDefault="00FA36AE" w:rsidP="00FA36AE" w:rsidR="00FA36AE">
      <w:pPr>
        <w:jc w:val="both"/>
      </w:pPr>
      <w:r>
        <w:tab/>
        <w:t xml:space="preserve">Obzirom na utvrđeno u prethodnom postupku privremeni stečajni upravitelj sačinio je predračun troškova prethodnog i otvorenog stečajnog postupka u ukupnom iznosu 48.000,00 kn. Predložio je sudu za provedbom stečajnog postupka pozvati osobe koje imaju pravni interes za provedbom stečajnog postupka na uplatu predujma u iznosu </w:t>
      </w:r>
      <w:r>
        <w:lastRenderedPageBreak/>
        <w:t xml:space="preserve">48.000,00 kn budući imovina dužnika nije dostatna za namirenje troškova prethodnog i otvorenog stečajnog postupka. </w:t>
      </w:r>
    </w:p>
    <w:p w:rsidRDefault="00FA36AE" w:rsidP="00FA36AE" w:rsidR="00FA36AE">
      <w:pPr>
        <w:jc w:val="both"/>
      </w:pPr>
      <w:r>
        <w:tab/>
        <w:t>Predvidivi troškovi prethodnog i otvorenog stečajnog postupka su: nagrada za rad privremenog stečajnog upravitelja u bruto iznosu 6.000,00 kn, nagrada za rad stečajnog upravitelja 20.000,00 kn, naknada troškova stečajnog upravitelja u bruto iznosu 1.000,00 kn, materijalni troškovi (izrada pečata, platni promet) u iznosu 1.500,00 kn, knjigovodstvene usluge do otvaranja stečajnog postupka u iznosu 4.000,00 kn, knjigovodstvene usluge u stečaju i završni račun 5.500,00 kn, troškovi procjene, čuvanja i oglašavanja imovine (transportna sredstva) u iznosu 10.000,00 kn.</w:t>
      </w:r>
      <w:r w:rsidR="002F73CE">
        <w:tab/>
      </w:r>
    </w:p>
    <w:p w:rsidRDefault="00FA36AE" w:rsidP="00FA36AE"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4917EF">
        <w:t>26. svibnja</w:t>
      </w:r>
      <w:r w:rsidR="00615F42">
        <w:t xml:space="preserve"> </w:t>
      </w:r>
      <w:r w:rsidRPr="00D94E39">
        <w:t xml:space="preserve">2017. godine pozvane su osobe koje imaju pravni interes za provedbom stečajnog postupka da u roku od 15 dana uplate predujam u visini od </w:t>
      </w:r>
      <w:r w:rsidR="00FA36AE">
        <w:t>48</w:t>
      </w:r>
      <w:r w:rsidR="00C6147C">
        <w:t>.000</w:t>
      </w:r>
      <w:r w:rsidRPr="00D94E39">
        <w:t xml:space="preserve">,00 kn, za namirenje troškova </w:t>
      </w:r>
      <w:r w:rsidR="00601C2C">
        <w:t xml:space="preserve">prethodnog i </w:t>
      </w:r>
      <w:r w:rsidRPr="00D94E39">
        <w:t xml:space="preserve">otvorenog stečajnog postupka. Predmetno rješenje objavljeno je na mrežnoj stranici e-Oglasne ploče suda dana </w:t>
      </w:r>
      <w:r w:rsidR="004917EF">
        <w:t>26. svibnja</w:t>
      </w:r>
      <w:r w:rsidR="00615F42">
        <w:t xml:space="preserve">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w:t>
      </w:r>
      <w:r w:rsidR="004917EF">
        <w:t xml:space="preserve">prethodnog i </w:t>
      </w:r>
      <w:r w:rsidRPr="00D94E39">
        <w:t xml:space="preserve">otvorenog stečajnog postupka nije uplaćen u roku određenom rješenjem od </w:t>
      </w:r>
      <w:r w:rsidR="004917EF">
        <w:t xml:space="preserve">26. svibnja </w:t>
      </w:r>
      <w:r w:rsidRPr="00D94E39">
        <w:t>2017. godine,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čl.85.st.</w:t>
      </w:r>
      <w:r w:rsidR="00601C2C">
        <w:t>2</w:t>
      </w:r>
      <w:r w:rsidR="00F92879">
        <w:t xml:space="preserve">. </w:t>
      </w:r>
      <w:r w:rsidRPr="00D94E39">
        <w:t>SZ-a.</w:t>
      </w:r>
    </w:p>
    <w:p w:rsidRDefault="0071767D" w:rsidP="00D94E39" w:rsidR="0071767D" w:rsidRPr="001A7568">
      <w:pPr>
        <w:jc w:val="both"/>
      </w:pPr>
    </w:p>
    <w:p w:rsidRDefault="00321306" w:rsidP="00A32C67" w:rsidR="00C34A6B">
      <w:pPr>
        <w:jc w:val="center"/>
        <w:rPr>
          <w:bCs/>
        </w:rPr>
      </w:pPr>
      <w:r w:rsidRPr="001A7568">
        <w:rPr>
          <w:bCs/>
        </w:rPr>
        <w:t>U Rijeci</w:t>
      </w:r>
      <w:r w:rsidR="00F4524A" w:rsidRPr="001A7568">
        <w:rPr>
          <w:bCs/>
        </w:rPr>
        <w:t xml:space="preserve">, </w:t>
      </w:r>
      <w:r w:rsidR="00FA36AE">
        <w:rPr>
          <w:bCs/>
        </w:rPr>
        <w:t>13</w:t>
      </w:r>
      <w:r w:rsidR="00483329">
        <w:rPr>
          <w:bCs/>
        </w:rPr>
        <w:t>. listopada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C86EE1">
      <w:pPr>
        <w:jc w:val="right"/>
        <w:rPr>
          <w:bCs/>
        </w:rPr>
      </w:pPr>
      <w:r w:rsidRPr="00C86EE1">
        <w:rPr>
          <w:bCs/>
        </w:rPr>
        <w:t xml:space="preserve"> </w:t>
      </w:r>
      <w:r w:rsidR="00AA031A" w:rsidRPr="00C86EE1">
        <w:rPr>
          <w:bCs/>
        </w:rPr>
        <w:t xml:space="preserve">  </w:t>
      </w:r>
      <w:r w:rsidR="000554F6" w:rsidRPr="00C86EE1">
        <w:rPr>
          <w:bCs/>
        </w:rPr>
        <w:t>S</w:t>
      </w:r>
      <w:r w:rsidR="00321306" w:rsidRPr="00C86EE1">
        <w:rPr>
          <w:bCs/>
        </w:rPr>
        <w:t xml:space="preserve">udac </w:t>
      </w:r>
    </w:p>
    <w:p w:rsidRDefault="00321306" w:rsidP="007921FC" w:rsidR="00C86EE1">
      <w:pPr>
        <w:ind w:firstLine="708" w:left="1416"/>
        <w:jc w:val="right"/>
        <w:rPr>
          <w:sz w:val="22"/>
        </w:rPr>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C86EE1" w:rsidRPr="00C86EE1">
        <w:rPr>
          <w:sz w:val="22"/>
        </w:rPr>
        <w:t xml:space="preserve"> </w:t>
      </w:r>
    </w:p>
    <w:p w:rsidRDefault="00B96C6F" w:rsidP="00B96C6F" w:rsidR="00B96C6F" w:rsidRPr="004E14F0">
      <w:pPr>
        <w:jc w:val="both"/>
        <w:rPr>
          <w:b/>
          <w:bCs/>
        </w:rPr>
      </w:pPr>
      <w:r w:rsidRPr="004E14F0">
        <w:rPr>
          <w:b/>
          <w:bCs/>
        </w:rPr>
        <w:t>UPUTA O PRAVNOM LIJEKU:</w:t>
      </w:r>
    </w:p>
    <w:p w:rsidRDefault="00B96C6F" w:rsidP="00B96C6F" w:rsidR="00B96C6F" w:rsidRPr="00483329">
      <w:pPr>
        <w:jc w:val="both"/>
        <w:rPr>
          <w:bCs/>
        </w:rPr>
      </w:pPr>
      <w:r w:rsidRPr="00483329">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483329">
      <w:pPr>
        <w:jc w:val="both"/>
      </w:pPr>
      <w:r w:rsidRPr="00483329">
        <w:rPr>
          <w:bCs/>
        </w:rPr>
        <w:t>Protiv rješenja o zaključenju stečajnog postupka dopuštena je žalba u roku od osam dana.</w:t>
      </w:r>
    </w:p>
    <w:p w:rsidRDefault="00DA68B7" w:rsidP="00AF3704" w:rsidR="00C67034">
      <w:pPr>
        <w:jc w:val="both"/>
        <w:rPr>
          <w:bCs/>
        </w:rPr>
      </w:pPr>
      <w:r w:rsidRPr="00483329">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7921FC" w:rsidP="00AF3704" w:rsidR="007921FC" w:rsidRPr="00483329">
      <w:pPr>
        <w:jc w:val="both"/>
        <w:rPr>
          <w:bCs/>
        </w:rPr>
      </w:pPr>
    </w:p>
    <w:p w:rsidRDefault="007D0A54" w:rsidP="00C67034" w:rsidR="00321306" w:rsidRPr="003B540A">
      <w:pPr>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FA36AE">
        <w:rPr>
          <w:sz w:val="20"/>
          <w:szCs w:val="20"/>
        </w:rPr>
        <w:t>Goran Basić</w:t>
      </w:r>
      <w:r w:rsidR="00F92879">
        <w:rPr>
          <w:sz w:val="20"/>
          <w:szCs w:val="20"/>
        </w:rPr>
        <w:t xml:space="preserve">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601C2C">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601C2C">
        <w:rPr>
          <w:sz w:val="20"/>
          <w:szCs w:val="20"/>
        </w:rPr>
        <w:t>Rijeka</w:t>
      </w:r>
    </w:p>
    <w:p w:rsidRDefault="00321306" w:rsidP="00321306" w:rsidR="00321306" w:rsidRPr="001A7568">
      <w:pPr>
        <w:rPr>
          <w:sz w:val="20"/>
          <w:szCs w:val="20"/>
        </w:rPr>
      </w:pPr>
      <w:r w:rsidRPr="001A7568">
        <w:rPr>
          <w:sz w:val="20"/>
          <w:szCs w:val="20"/>
        </w:rPr>
        <w:t xml:space="preserve">- Porezna uprava </w:t>
      </w:r>
      <w:r w:rsidR="00601C2C">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FA36AE">
        <w:rPr>
          <w:sz w:val="20"/>
          <w:szCs w:val="20"/>
        </w:rPr>
        <w:t>13</w:t>
      </w:r>
      <w:r w:rsidR="00483329">
        <w:rPr>
          <w:sz w:val="20"/>
          <w:szCs w:val="20"/>
        </w:rPr>
        <w:t>.10</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21FC">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FA36AE">
      <w:rPr>
        <w:b/>
      </w:rPr>
      <w:t>1021</w:t>
    </w:r>
    <w:r w:rsidR="00B91059">
      <w:rPr>
        <w:b/>
      </w:rPr>
      <w:t>/2016-</w:t>
    </w:r>
    <w:r w:rsidR="00FA36AE">
      <w:rPr>
        <w:b/>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9BE"/>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1566"/>
    <w:rsid w:val="004D2397"/>
    <w:rsid w:val="004D3F29"/>
    <w:rsid w:val="004D4344"/>
    <w:rsid w:val="004E14F0"/>
    <w:rsid w:val="004F17CF"/>
    <w:rsid w:val="004F5A05"/>
    <w:rsid w:val="00500B42"/>
    <w:rsid w:val="0055287B"/>
    <w:rsid w:val="00552E7C"/>
    <w:rsid w:val="005711C3"/>
    <w:rsid w:val="00576115"/>
    <w:rsid w:val="005930B2"/>
    <w:rsid w:val="005C4A89"/>
    <w:rsid w:val="005D62DF"/>
    <w:rsid w:val="005D6403"/>
    <w:rsid w:val="005D6D20"/>
    <w:rsid w:val="005D7FC4"/>
    <w:rsid w:val="005E4F24"/>
    <w:rsid w:val="005E548D"/>
    <w:rsid w:val="005F4AAB"/>
    <w:rsid w:val="00601C2C"/>
    <w:rsid w:val="00607EFE"/>
    <w:rsid w:val="006116FD"/>
    <w:rsid w:val="00615F42"/>
    <w:rsid w:val="00624CA5"/>
    <w:rsid w:val="00640657"/>
    <w:rsid w:val="00651790"/>
    <w:rsid w:val="0065767A"/>
    <w:rsid w:val="00676FB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60CD6"/>
    <w:rsid w:val="00761920"/>
    <w:rsid w:val="007752A1"/>
    <w:rsid w:val="007756AD"/>
    <w:rsid w:val="00776F61"/>
    <w:rsid w:val="007921FC"/>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ADF"/>
    <w:rsid w:val="008F6CE9"/>
    <w:rsid w:val="008F7B91"/>
    <w:rsid w:val="00925406"/>
    <w:rsid w:val="00931A2C"/>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9788C"/>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140B"/>
    <w:rsid w:val="00CF41D3"/>
    <w:rsid w:val="00D13562"/>
    <w:rsid w:val="00D220FF"/>
    <w:rsid w:val="00D3330C"/>
    <w:rsid w:val="00D37C80"/>
    <w:rsid w:val="00D46C4F"/>
    <w:rsid w:val="00D5415B"/>
    <w:rsid w:val="00D55DB2"/>
    <w:rsid w:val="00D705C3"/>
    <w:rsid w:val="00D76D2B"/>
    <w:rsid w:val="00D865E2"/>
    <w:rsid w:val="00D924F3"/>
    <w:rsid w:val="00D940E7"/>
    <w:rsid w:val="00D94E39"/>
    <w:rsid w:val="00DA1A65"/>
    <w:rsid w:val="00DA1FFF"/>
    <w:rsid w:val="00DA42E7"/>
    <w:rsid w:val="00DA68B7"/>
    <w:rsid w:val="00DB39F0"/>
    <w:rsid w:val="00DD586A"/>
    <w:rsid w:val="00DD7334"/>
    <w:rsid w:val="00DE36C9"/>
    <w:rsid w:val="00DF013D"/>
    <w:rsid w:val="00E01978"/>
    <w:rsid w:val="00E400E3"/>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7921FC"/>
    <w:rPr>
      <w:color w:val="808080"/>
      <w:bdr w:space="0" w:sz="0" w:color="auto" w:val="none"/>
      <w:shd w:fill="auto" w:color="auto" w:val="clear"/>
    </w:rPr>
  </w:style>
  <w:style w:customStyle="true" w:styleId="eSPISCCParagraphDefaultFont" w:type="character">
    <w:name w:val="eSPIS_CC_Paragraph Default Font"/>
    <w:basedOn w:val="Zadanifontodlomka"/>
    <w:rsid w:val="007921F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921FC"/>
    <w:rPr>
      <w:b/>
      <w:bdr w:space="0" w:sz="0" w:color="auto" w:val="none"/>
      <w:shd w:fill="FFFFCC" w:color="auto" w:val="clear"/>
      <w:lang w:val="hr-HR"/>
    </w:rPr>
  </w:style>
  <w:style w:customStyle="true" w:styleId="PozadinaSvijetloCrvena" w:type="character">
    <w:name w:val="Pozadina_SvijetloCrvena"/>
    <w:basedOn w:val="eSPISCCParagraphDefaultFont"/>
    <w:rsid w:val="007921F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921F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7921FC"/>
    <w:rPr>
      <w:color w:val="808080"/>
      <w:bdr w:color="auto" w:space="0" w:sz="0" w:val="none"/>
      <w:shd w:color="auto" w:fill="auto" w:val="clear"/>
    </w:rPr>
  </w:style>
  <w:style w:customStyle="1" w:styleId="eSPISCCParagraphDefaultFont" w:type="character">
    <w:name w:val="eSPIS_CC_Paragraph Default Font"/>
    <w:basedOn w:val="Zadanifontodlomka"/>
    <w:rsid w:val="007921F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921FC"/>
    <w:rPr>
      <w:b/>
      <w:bdr w:color="auto" w:space="0" w:sz="0" w:val="none"/>
      <w:shd w:color="auto" w:fill="FFFFCC" w:val="clear"/>
      <w:lang w:val="hr-HR"/>
    </w:rPr>
  </w:style>
  <w:style w:customStyle="1" w:styleId="PozadinaSvijetloCrvena" w:type="character">
    <w:name w:val="Pozadina_SvijetloCrvena"/>
    <w:basedOn w:val="eSPISCCParagraphDefaultFont"/>
    <w:rsid w:val="007921F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921F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St-1021/2016</izvorni_sadrzaj>
    <derivirana_varijabla naziv="DomainObject.Predmet.OznakaBroj_1">St-1021/2016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MEDACOM d.o.o.</izvorni_sadrzaj>
    <derivirana_varijabla naziv="DomainObject.Predmet.ProtustrankaFormated_1">  MEDACOM d.o.o.</derivirana_varijabla>
  </DomainObject.Predmet.ProtustrankaFormated>
  <DomainObject.Predmet.ProtustrankaFormatedOIB>
    <izvorni_sadrzaj>  MEDACOM d.o.o., OIB 04272994968</izvorni_sadrzaj>
    <derivirana_varijabla naziv="DomainObject.Predmet.ProtustrankaFormatedOIB_1">  MEDACOM d.o.o., OIB 04272994968</derivirana_varijabla>
  </DomainObject.Predmet.ProtustrankaFormatedOIB>
  <DomainObject.Predmet.ProtustrankaFormatedWithAdress>
    <izvorni_sadrzaj> MEDACOM d.o.o., Ivana Filipovića 6, 51000 Rijeka</izvorni_sadrzaj>
    <derivirana_varijabla naziv="DomainObject.Predmet.ProtustrankaFormatedWithAdress_1"> MEDACOM d.o.o., Ivana Filipovića 6, 51000 Rijeka</derivirana_varijabla>
  </DomainObject.Predmet.ProtustrankaFormatedWithAdress>
  <DomainObject.Predmet.ProtustrankaFormatedWithAdressOIB>
    <izvorni_sadrzaj> MEDACOM d.o.o., OIB 04272994968, Ivana Filipovića 6, 51000 Rijeka</izvorni_sadrzaj>
    <derivirana_varijabla naziv="DomainObject.Predmet.ProtustrankaFormatedWithAdressOIB_1"> MEDACOM d.o.o., OIB 04272994968, Ivana Filipovića 6, 51000 Rijeka</derivirana_varijabla>
  </DomainObject.Predmet.ProtustrankaFormatedWithAdressOIB>
  <DomainObject.Predmet.ProtustrankaWithAdress>
    <izvorni_sadrzaj>MEDACOM d.o.o. Ivana Filipovića 6, 51000 Rijeka</izvorni_sadrzaj>
    <derivirana_varijabla naziv="DomainObject.Predmet.ProtustrankaWithAdress_1">MEDACOM d.o.o. Ivana Filipovića 6, 51000 Rijeka</derivirana_varijabla>
  </DomainObject.Predmet.ProtustrankaWithAdress>
  <DomainObject.Predmet.ProtustrankaWithAdressOIB>
    <izvorni_sadrzaj>MEDACOM d.o.o., OIB 04272994968, Ivana Filipovića 6, 51000 Rijeka</izvorni_sadrzaj>
    <derivirana_varijabla naziv="DomainObject.Predmet.ProtustrankaWithAdressOIB_1">MEDACOM d.o.o., OIB 04272994968, Ivana Filipovića 6, 51000 Rijeka</derivirana_varijabla>
  </DomainObject.Predmet.ProtustrankaWithAdressOIB>
  <DomainObject.Predmet.ProtustrankaNazivFormated>
    <izvorni_sadrzaj>MEDACOM d.o.o.</izvorni_sadrzaj>
    <derivirana_varijabla naziv="DomainObject.Predmet.ProtustrankaNazivFormated_1">MEDACOM d.o.o.</derivirana_varijabla>
  </DomainObject.Predmet.ProtustrankaNazivFormated>
  <DomainObject.Predmet.ProtustrankaNazivFormatedOIB>
    <izvorni_sadrzaj>MEDACOM d.o.o., OIB 04272994968</izvorni_sadrzaj>
    <derivirana_varijabla naziv="DomainObject.Predmet.ProtustrankaNazivFormatedOIB_1">MEDACOM d.o.o., OIB 04272994968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 RANKA HERLJEVIĆ</izvorni_sadrzaj>
    <derivirana_varijabla naziv="DomainObject.Predmet.StrankaFormated_1">  FINA  Rijeka; RANKA HERLJEVIĆ</derivirana_varijabla>
  </DomainObject.Predmet.StrankaFormated>
  <DomainObject.Predmet.StrankaFormatedOIB>
    <izvorni_sadrzaj>  FINA  Rijeka, OIB 85821130368; RANKA HERLJEVIĆ</izvorni_sadrzaj>
    <derivirana_varijabla naziv="DomainObject.Predmet.StrankaFormatedOIB_1">  FINA  Rijeka, OIB 85821130368; RANKA HERLJEVIĆ</derivirana_varijabla>
  </DomainObject.Predmet.StrankaFormatedOIB>
  <DomainObject.Predmet.StrankaFormatedWithAdress>
    <izvorni_sadrzaj> FINA  Rijeka, Frana Kurelca 8, 51000 Rijeka; RANKA HERLJEVIĆ</izvorni_sadrzaj>
    <derivirana_varijabla naziv="DomainObject.Predmet.StrankaFormatedWithAdress_1"> FINA  Rijeka, Frana Kurelca 8, 51000 Rijeka; RANKA HERLJEVIĆ</derivirana_varijabla>
  </DomainObject.Predmet.StrankaFormatedWithAdress>
  <DomainObject.Predmet.StrankaFormatedWithAdressOIB>
    <izvorni_sadrzaj> FINA  Rijeka, OIB 85821130368, Frana Kurelca 8, 51000 Rijeka; RANKA HERLJEVIĆ</izvorni_sadrzaj>
    <derivirana_varijabla naziv="DomainObject.Predmet.StrankaFormatedWithAdressOIB_1"> FINA  Rijeka, OIB 85821130368, Frana Kurelca 8, 51000 Rijeka; RANKA HERLJEVIĆ</derivirana_varijabla>
  </DomainObject.Predmet.StrankaFormatedWithAdressOIB>
  <DomainObject.Predmet.StrankaWithAdress>
    <izvorni_sadrzaj>FINA  Rijeka Frana Kurelca 8,51000 Rijeka,RANKA HERLJEVIĆ </izvorni_sadrzaj>
    <derivirana_varijabla naziv="DomainObject.Predmet.StrankaWithAdress_1">FINA  Rijeka Frana Kurelca 8,51000 Rijeka,RANKA HERLJEVIĆ </derivirana_varijabla>
  </DomainObject.Predmet.StrankaWithAdress>
  <DomainObject.Predmet.StrankaWithAdressOIB>
    <izvorni_sadrzaj>FINA  Rijeka, OIB 85821130368, Frana Kurelca 8,51000 Rijeka,RANKA HERLJEVIĆ</izvorni_sadrzaj>
    <derivirana_varijabla naziv="DomainObject.Predmet.StrankaWithAdressOIB_1">FINA  Rijeka, OIB 85821130368, Frana Kurelca 8,51000 Rijeka,RANKA HERLJEVIĆ</derivirana_varijabla>
  </DomainObject.Predmet.StrankaWithAdressOIB>
  <DomainObject.Predmet.StrankaNazivFormated>
    <izvorni_sadrzaj>FINA  Rijeka,RANKA HERLJEVIĆ</izvorni_sadrzaj>
    <derivirana_varijabla naziv="DomainObject.Predmet.StrankaNazivFormated_1">FINA  Rijeka,RANKA HERLJEVIĆ</derivirana_varijabla>
  </DomainObject.Predmet.StrankaNazivFormated>
  <DomainObject.Predmet.StrankaNazivFormatedOIB>
    <izvorni_sadrzaj>FINA  Rijeka, OIB 85821130368,RANKA HERLJEVIĆ</izvorni_sadrzaj>
    <derivirana_varijabla naziv="DomainObject.Predmet.StrankaNazivFormatedOIB_1">FINA  Rijeka, OIB 85821130368,RANKA HERLJEVIĆ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tem>RANKA HERLJEVIĆ</item>
    </izvorni_sadrzaj>
    <derivirana_varijabla naziv="DomainObject.Predmet.StrankaListFormated_1">
      <item>FINA  Rijeka</item>
      <item>RANKA HERLJEVIĆ</item>
    </derivirana_varijabla>
  </DomainObject.Predmet.StrankaListFormated>
  <DomainObject.Predmet.StrankaListFormatedOIB>
    <izvorni_sadrzaj>
      <item>FINA  Rijeka, OIB 85821130368</item>
      <item>RANKA HERLJEVIĆ</item>
    </izvorni_sadrzaj>
    <derivirana_varijabla naziv="DomainObject.Predmet.StrankaListFormatedOIB_1">
      <item>FINA  Rijeka, OIB 85821130368</item>
      <item>RANKA HERLJEVIĆ</item>
    </derivirana_varijabla>
  </DomainObject.Predmet.StrankaListFormatedOIB>
  <DomainObject.Predmet.StrankaListFormatedWithAdress>
    <izvorni_sadrzaj>
      <item>FINA  Rijeka, Frana Kurelca 8, 51000 Rijeka</item>
      <item>RANKA HERLJEVIĆ</item>
    </izvorni_sadrzaj>
    <derivirana_varijabla naziv="DomainObject.Predmet.StrankaListFormatedWithAdress_1">
      <item>FINA  Rijeka, Frana Kurelca 8, 51000 Rijeka</item>
      <item>RANKA HERLJEVIĆ</item>
    </derivirana_varijabla>
  </DomainObject.Predmet.StrankaListFormatedWithAdress>
  <DomainObject.Predmet.StrankaListFormatedWithAdressOIB>
    <izvorni_sadrzaj>
      <item>FINA  Rijeka, OIB 85821130368, Frana Kurelca 8, 51000 Rijeka</item>
      <item>RANKA HERLJEVIĆ</item>
    </izvorni_sadrzaj>
    <derivirana_varijabla naziv="DomainObject.Predmet.StrankaListFormatedWithAdressOIB_1">
      <item>FINA  Rijeka, OIB 85821130368, Frana Kurelca 8, 51000 Rijeka</item>
      <item>RANKA HERLJEVIĆ</item>
    </derivirana_varijabla>
  </DomainObject.Predmet.StrankaListFormatedWithAdressOIB>
  <DomainObject.Predmet.StrankaListNazivFormated>
    <izvorni_sadrzaj>
      <item>FINA  Rijeka</item>
      <item>RANKA HERLJEVIĆ</item>
    </izvorni_sadrzaj>
    <derivirana_varijabla naziv="DomainObject.Predmet.StrankaListNazivFormated_1">
      <item>FINA  Rijeka</item>
      <item>RANKA HERLJEVIĆ</item>
    </derivirana_varijabla>
  </DomainObject.Predmet.StrankaListNazivFormated>
  <DomainObject.Predmet.StrankaListNazivFormatedOIB>
    <izvorni_sadrzaj>
      <item>FINA  Rijeka, OIB 85821130368</item>
      <item>RANKA HERLJEVIĆ</item>
    </izvorni_sadrzaj>
    <derivirana_varijabla naziv="DomainObject.Predmet.StrankaListNazivFormatedOIB_1">
      <item>FINA  Rijeka, OIB 85821130368</item>
      <item>RANKA HERLJEVIĆ</item>
    </derivirana_varijabla>
  </DomainObject.Predmet.StrankaListNazivFormatedOIB>
  <DomainObject.Predmet.ProtuStrankaListFormated>
    <izvorni_sadrzaj>
      <item>MEDACOM d.o.o.</item>
    </izvorni_sadrzaj>
    <derivirana_varijabla naziv="DomainObject.Predmet.ProtuStrankaListFormated_1">
      <item>MEDACOM d.o.o.</item>
    </derivirana_varijabla>
  </DomainObject.Predmet.ProtuStrankaListFormated>
  <DomainObject.Predmet.ProtuStrankaListFormatedOIB>
    <izvorni_sadrzaj>
      <item>MEDACOM d.o.o., OIB 04272994968</item>
    </izvorni_sadrzaj>
    <derivirana_varijabla naziv="DomainObject.Predmet.ProtuStrankaListFormatedOIB_1">
      <item>MEDACOM d.o.o., OIB 04272994968</item>
    </derivirana_varijabla>
  </DomainObject.Predmet.ProtuStrankaListFormatedOIB>
  <DomainObject.Predmet.ProtuStrankaListFormatedWithAdress>
    <izvorni_sadrzaj>
      <item>MEDACOM d.o.o., Ivana Filipovića 6, 51000 Rijeka</item>
    </izvorni_sadrzaj>
    <derivirana_varijabla naziv="DomainObject.Predmet.ProtuStrankaListFormatedWithAdress_1">
      <item>MEDACOM d.o.o., Ivana Filipovića 6, 51000 Rijeka</item>
    </derivirana_varijabla>
  </DomainObject.Predmet.ProtuStrankaListFormatedWithAdress>
  <DomainObject.Predmet.ProtuStrankaListFormatedWithAdressOIB>
    <izvorni_sadrzaj>
      <item>MEDACOM d.o.o., OIB 04272994968, Ivana Filipovića 6, 51000 Rijeka</item>
    </izvorni_sadrzaj>
    <derivirana_varijabla naziv="DomainObject.Predmet.ProtuStrankaListFormatedWithAdressOIB_1">
      <item>MEDACOM d.o.o., OIB 04272994968, Ivana Filipovića 6, 51000 Rijeka</item>
    </derivirana_varijabla>
  </DomainObject.Predmet.ProtuStrankaListFormatedWithAdressOIB>
  <DomainObject.Predmet.ProtuStrankaListNazivFormated>
    <izvorni_sadrzaj>
      <item>MEDACOM d.o.o.</item>
    </izvorni_sadrzaj>
    <derivirana_varijabla naziv="DomainObject.Predmet.ProtuStrankaListNazivFormated_1">
      <item>MEDACOM d.o.o.</item>
    </derivirana_varijabla>
  </DomainObject.Predmet.ProtuStrankaListNazivFormated>
  <DomainObject.Predmet.ProtuStrankaListNazivFormatedOIB>
    <izvorni_sadrzaj>
      <item>MEDACOM d.o.o., OIB 04272994968</item>
    </izvorni_sadrzaj>
    <derivirana_varijabla naziv="DomainObject.Predmet.ProtuStrankaListNazivFormatedOIB_1">
      <item>MEDACOM d.o.o., OIB 04272994968</item>
    </derivirana_varijabla>
  </DomainObject.Predmet.ProtuStrankaListNazivFormatedOIB>
  <DomainObject.Predmet.OstaliListFormated>
    <izvorni_sadrzaj>
      <item>Goran Basić</item>
    </izvorni_sadrzaj>
    <derivirana_varijabla naziv="DomainObject.Predmet.OstaliListFormated_1">
      <item>Goran Basić</item>
    </derivirana_varijabla>
  </DomainObject.Predmet.OstaliListFormated>
  <DomainObject.Predmet.OstaliListFormatedOIB>
    <izvorni_sadrzaj>
      <item>Goran Basić, OIB 05068376545</item>
    </izvorni_sadrzaj>
    <derivirana_varijabla naziv="DomainObject.Predmet.OstaliListFormatedOIB_1">
      <item>Goran Basić, OIB 05068376545</item>
    </derivirana_varijabla>
  </DomainObject.Predmet.OstaliListFormatedOIB>
  <DomainObject.Predmet.OstaliListFormatedWithAdress>
    <izvorni_sadrzaj>
      <item>Goran Basić, Kosićevo 1, 51410 Opatija</item>
    </izvorni_sadrzaj>
    <derivirana_varijabla naziv="DomainObject.Predmet.OstaliListFormatedWithAdress_1">
      <item>Goran Basić, Kosićevo 1, 51410 Opatija</item>
    </derivirana_varijabla>
  </DomainObject.Predmet.OstaliListFormatedWithAdress>
  <DomainObject.Predmet.OstaliListFormatedWithAdressOIB>
    <izvorni_sadrzaj>
      <item>Goran Basić, OIB 05068376545, Kosićevo 1, 51410 Opatija</item>
    </izvorni_sadrzaj>
    <derivirana_varijabla naziv="DomainObject.Predmet.OstaliListFormatedWithAdressOIB_1">
      <item>Goran Basić, OIB 05068376545, Kosićevo 1, 51410 Opatija</item>
    </derivirana_varijabla>
  </DomainObject.Predmet.OstaliListFormatedWithAdressOIB>
  <DomainObject.Predmet.OstaliListNazivFormated>
    <izvorni_sadrzaj>
      <item>Goran Basić</item>
    </izvorni_sadrzaj>
    <derivirana_varijabla naziv="DomainObject.Predmet.OstaliListNazivFormated_1">
      <item>Goran Basić</item>
    </derivirana_varijabla>
  </DomainObject.Predmet.OstaliListNazivFormated>
  <DomainObject.Predmet.OstaliListNazivFormatedOIB>
    <izvorni_sadrzaj>
      <item>Goran Basić, OIB 05068376545</item>
    </izvorni_sadrzaj>
    <derivirana_varijabla naziv="DomainObject.Predmet.OstaliListNazivFormatedOIB_1">
      <item>Goran Basić, OIB 05068376545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FINA  Rijeka i dr.</izvorni_sadrzaj>
    <derivirana_varijabla naziv="DomainObject.Predmet.StrankaIDrugi_1">FINA  Rijeka i dr.</derivirana_varijabla>
  </DomainObject.Predmet.StrankaIDrugi>
  <DomainObject.Predmet.ProtustrankaIDrugi>
    <izvorni_sadrzaj>MEDACOM d.o.o.</izvorni_sadrzaj>
    <derivirana_varijabla naziv="DomainObject.Predmet.ProtustrankaIDrugi_1">MEDACOM d.o.o.</derivirana_varijabla>
  </DomainObject.Predmet.ProtustrankaIDrugi>
  <DomainObject.Predmet.StrankaIDrugiAdressOIB>
    <izvorni_sadrzaj>FINA  Rijeka, OIB 85821130368, Frana Kurelca 8, 51000 Rijeka i dr.</izvorni_sadrzaj>
    <derivirana_varijabla naziv="DomainObject.Predmet.StrankaIDrugiAdressOIB_1">FINA  Rijeka, OIB 85821130368, Frana Kurelca 8, 51000 Rijeka i dr.</derivirana_varijabla>
  </DomainObject.Predmet.StrankaIDrugiAdressOIB>
  <DomainObject.Predmet.ProtustrankaIDrugiAdressOIB>
    <izvorni_sadrzaj>MEDACOM d.o.o., OIB 04272994968, Ivana Filipovića 6, 51000 Rijeka</izvorni_sadrzaj>
    <derivirana_varijabla naziv="DomainObject.Predmet.ProtustrankaIDrugiAdressOIB_1">MEDACOM d.o.o., OIB 04272994968, Ivana Filipovića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MEDACOM d.o.o.</item>
      <item>Goran Basić</item>
      <item>RANKA HERLJEVIĆ</item>
    </izvorni_sadrzaj>
    <derivirana_varijabla naziv="DomainObject.Predmet.SudioniciListNaziv_1">
      <item>FINA  Rijeka</item>
      <item>MEDACOM d.o.o.</item>
      <item>Goran Basić</item>
      <item>RANKA HERLJEVIĆ</item>
    </derivirana_varijabla>
  </DomainObject.Predmet.SudioniciListNaziv>
  <DomainObject.Predmet.SudioniciListAdressOIB>
    <izvorni_sadrzaj>
      <item>FINA  Rijeka, OIB 85821130368, Frana Kurelca 8,51000 Rijeka</item>
      <item>MEDACOM d.o.o., OIB 04272994968, Ivana Filipovića 6,51000 Rijeka</item>
      <item>Goran Basić, OIB 05068376545, Kosićevo 1,51410 Opatija</item>
      <item>RANKA HERLJEVIĆ</item>
    </izvorni_sadrzaj>
    <derivirana_varijabla naziv="DomainObject.Predmet.SudioniciListAdressOIB_1">
      <item>FINA  Rijeka, OIB 85821130368, Frana Kurelca 8,51000 Rijeka</item>
      <item>MEDACOM d.o.o., OIB 04272994968, Ivana Filipovića 6,51000 Rijeka</item>
      <item>Goran Basić, OIB 05068376545, Kosićevo 1,51410 Opatija</item>
      <item>RANKA HERLJEVIĆ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04272994968</item>
      <item>, OIB 05068376545</item>
      <item>, OIB null</item>
    </izvorni_sadrzaj>
    <derivirana_varijabla naziv="DomainObject.Predmet.SudioniciListNazivOIB_1">
      <item>, OIB 85821130368</item>
      <item>, OIB 04272994968</item>
      <item>, OIB 05068376545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619681-22B9-43A9-AF46-38980A2CC9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1374</properties:Words>
  <properties:Characters>7783</properties:Characters>
  <properties:Lines>152</properties:Lines>
  <properties:Paragraphs>51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2017-10-13T06:50:00Z</dcterms:created>
  <dc:creator>dcmelik</dc:creator>
  <cp:lastModifiedBy>Jasna Radulović</cp:lastModifiedBy>
  <cp:lastPrinted>2017-10-12T08:58:00Z</cp:lastPrinted>
  <dcterms:modified xmlns:xsi="http://www.w3.org/2001/XMLSchema-instance" xsi:type="dcterms:W3CDTF">2017-10-13T06:52:00Z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