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e231" w14:paraId="1c0e231" w:rsidRDefault="00AE649C" w:rsidP="004F27AE" w:rsidR="00AE649C" w:rsidRPr="00B76F3C">
      <w:pPr>
        <w:pStyle w:val="NormaleSPIS"/>
        <w15:collapsed w:val="false"/>
      </w:pPr>
    </w:p>
    <w:p w:rsidRDefault="00AB4602" w:rsidP="00B24DD5" w:rsidR="00B24DD5">
      <w:pPr>
        <w:pStyle w:val="NormaleSPIS"/>
        <w:ind w:firstLine="708" w:left="4956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4DD5">
        <w:rPr>
          <w:rFonts w:cs="Times New Roman"/>
        </w:rPr>
        <w:t xml:space="preserve">     </w:t>
      </w:r>
      <w:r w:rsidR="00B24DD5">
        <w:rPr>
          <w:rFonts w:cs="Times New Roman"/>
        </w:rPr>
        <w:t xml:space="preserve">  Poslovni broj 3. St-334/2017-4</w:t>
      </w:r>
      <w:bookmarkStart w:name="_GoBack" w:id="0"/>
      <w:bookmarkEnd w:id="0"/>
      <w:r w:rsidR="00B24DD5">
        <w:rPr>
          <w:rFonts w:cs="Times New Roman"/>
        </w:rPr>
        <w:tab/>
      </w:r>
      <w:r w:rsidR="00B24DD5">
        <w:rPr>
          <w:rFonts w:cs="Times New Roman"/>
        </w:rPr>
        <w:tab/>
      </w:r>
      <w:r w:rsidR="00B24DD5">
        <w:rPr>
          <w:rFonts w:cs="Times New Roman"/>
        </w:rPr>
        <w:tab/>
      </w:r>
      <w:r w:rsidR="00B24DD5">
        <w:rPr>
          <w:rFonts w:cs="Times New Roman"/>
        </w:rPr>
        <w:tab/>
      </w:r>
      <w:r w:rsidR="00B24DD5">
        <w:rPr>
          <w:rFonts w:cs="Times New Roman"/>
        </w:rPr>
        <w:tab/>
        <w:t xml:space="preserve">       </w:t>
      </w:r>
    </w:p>
    <w:p w:rsidRDefault="00B24DD5" w:rsidP="00B24DD5" w:rsidR="00B24DD5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REPUBLIKA HRVATSKA</w:t>
      </w:r>
    </w:p>
    <w:p w:rsidRDefault="00B24DD5" w:rsidP="00B24DD5" w:rsidR="00B24DD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B24DD5" w:rsidP="00B24DD5" w:rsidR="00B24DD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B24DD5" w:rsidP="00B24DD5" w:rsidR="00B24D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E P U B L I K A  H R V A T S K A </w:t>
      </w:r>
    </w:p>
    <w:p w:rsidRDefault="00B24DD5" w:rsidP="00B24DD5" w:rsidR="00B24D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J E Š E NJ E </w:t>
      </w:r>
    </w:p>
    <w:p w:rsidRDefault="00B24DD5" w:rsidP="00B24DD5" w:rsidR="00B24DD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OLJA j.d.o.o., Srb (Općina Gračac), Zadarska ulica 26, OIB: 58563658318, kojeg zastupa direktorica Olivera Ciganović iz Srba, 27. rujna 2017. </w:t>
      </w:r>
    </w:p>
    <w:p w:rsidRDefault="00B24DD5" w:rsidP="00B24DD5" w:rsidR="00B24DD5">
      <w:pPr>
        <w:spacing w:after="0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je š i o   j e</w:t>
      </w:r>
    </w:p>
    <w:p w:rsidRDefault="00B24DD5" w:rsidP="00B24DD5" w:rsidR="00B24D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B24DD5" w:rsidP="00B24DD5" w:rsidR="00B24DD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>II. Spajaju se ročište radi očitovanja o prijedlogu za otvaranje stečajnog postupka nad dužnikom i ročište radi rasprave o pretpostavkama za otvaranje stečajnog postupka nad dužnikom u jedno ročište koje se zakazuje za</w:t>
      </w:r>
      <w:r>
        <w:rPr>
          <w:rFonts w:cs="Times New Roman" w:eastAsia="Times New Roman"/>
          <w:b/>
          <w:lang w:eastAsia="hr-HR"/>
        </w:rPr>
        <w:t xml:space="preserve"> dan 7. studenoga 2017. u 9,30 sati u zgradi ovog suda, sudnica broj 34/I.</w:t>
      </w:r>
    </w:p>
    <w:p w:rsidRDefault="00B24DD5" w:rsidP="00B24DD5" w:rsidR="00B24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Olivera Ciganović,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B24DD5" w:rsidP="00B24DD5" w:rsidR="00B24DD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IV. </w:t>
      </w:r>
      <w:r>
        <w:rPr>
          <w:rFonts w:cs="Times New Roman" w:eastAsia="Times New Roman"/>
          <w:b/>
          <w:lang w:eastAsia="hr-HR"/>
        </w:rPr>
        <w:t>Ako osoba ovlaštena za zastupanje dužnika po zakonu Olivera Ciganović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B24DD5" w:rsidP="00B24DD5" w:rsidR="00B24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27. rujna 2017.</w:t>
      </w:r>
    </w:p>
    <w:p w:rsidRDefault="00B24DD5" w:rsidP="00B24DD5" w:rsidR="00B24DD5">
      <w:pPr>
        <w:spacing w:after="0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ind w:left="708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B24DD5" w:rsidP="00B24DD5" w:rsidR="00B24DD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UPUTA O PRAVNOM LIJEKU: </w:t>
      </w:r>
    </w:p>
    <w:p w:rsidRDefault="00B24DD5" w:rsidP="00B24DD5" w:rsidR="00B24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B24DD5" w:rsidP="00B24DD5" w:rsidR="00B24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4DD5" w:rsidP="00B24DD5" w:rsidR="00B24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Dostaviti: </w:t>
      </w:r>
    </w:p>
    <w:p w:rsidRDefault="00B24DD5" w:rsidP="00B24DD5" w:rsidR="00B24D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Direktorici dužnika Oliveri Ciganović iz Srba neposredno uz upozorenja i napomenu </w:t>
      </w:r>
    </w:p>
    <w:p w:rsidRDefault="00B24DD5" w:rsidP="00B24DD5" w:rsidR="00B24D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Dužniku i </w:t>
      </w:r>
    </w:p>
    <w:p w:rsidRDefault="00B24DD5" w:rsidP="00B24DD5" w:rsidR="00B24D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DD5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99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St-334/2017-2</izvorni_sadrzaj>
    <derivirana_varijabla naziv="DomainObject.Oznaka_1">St-334/2017-2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OLJA j.d.o.o. za trgovinu i usluge</izvorni_sadrzaj>
    <derivirana_varijabla naziv="DomainObject.Predmet.ProtustrankaFormated_1">  OLJA j.d.o.o. za trgovinu i usluge</derivirana_varijabla>
  </DomainObject.Predmet.ProtustrankaFormated>
  <DomainObject.Predmet.ProtustrankaFormatedOIB>
    <izvorni_sadrzaj>  OLJA j.d.o.o. za trgovinu i usluge, OIB 58563658318</izvorni_sadrzaj>
    <derivirana_varijabla naziv="DomainObject.Predmet.ProtustrankaFormatedOIB_1">  OLJA j.d.o.o. za trgovinu i usluge, OIB 58563658318</derivirana_varijabla>
  </DomainObject.Predmet.ProtustrankaFormatedOIB>
  <DomainObject.Predmet.ProtustrankaFormatedWithAdress>
    <izvorni_sadrzaj> OLJA j.d.o.o. za trgovinu i usluge, Zadarska ulica 26, 23445 Srb</izvorni_sadrzaj>
    <derivirana_varijabla naziv="DomainObject.Predmet.ProtustrankaFormatedWithAdress_1"> OLJA j.d.o.o. za trgovinu i usluge, Zadarska ulica 26, 23445 Srb</derivirana_varijabla>
  </DomainObject.Predmet.ProtustrankaFormatedWithAdress>
  <DomainObject.Predmet.ProtustrankaFormatedWithAdressOIB>
    <izvorni_sadrzaj> OLJA j.d.o.o. za trgovinu i usluge, OIB 58563658318, Zadarska ulica 26, 23445 Srb</izvorni_sadrzaj>
    <derivirana_varijabla naziv="DomainObject.Predmet.ProtustrankaFormatedWithAdressOIB_1"> OLJA j.d.o.o. za trgovinu i usluge, OIB 58563658318, Zadarska ulica 26, 23445 Srb</derivirana_varijabla>
  </DomainObject.Predmet.ProtustrankaFormatedWithAdressOIB>
  <DomainObject.Predmet.ProtustrankaWithAdress>
    <izvorni_sadrzaj>OLJA j.d.o.o. za trgovinu i usluge Zadarska ulica 26, 23445 Srb</izvorni_sadrzaj>
    <derivirana_varijabla naziv="DomainObject.Predmet.ProtustrankaWithAdress_1">OLJA j.d.o.o. za trgovinu i usluge Zadarska ulica 26, 23445 Srb</derivirana_varijabla>
  </DomainObject.Predmet.ProtustrankaWithAdress>
  <DomainObject.Predmet.ProtustrankaWithAdressOIB>
    <izvorni_sadrzaj>OLJA j.d.o.o. za trgovinu i usluge, OIB 58563658318, Zadarska ulica 26, 23445 Srb</izvorni_sadrzaj>
    <derivirana_varijabla naziv="DomainObject.Predmet.ProtustrankaWithAdressOIB_1">OLJA j.d.o.o. za trgovinu i usluge, OIB 58563658318, Zadarska ulica 26, 23445 Srb</derivirana_varijabla>
  </DomainObject.Predmet.ProtustrankaWithAdressOIB>
  <DomainObject.Predmet.ProtustrankaNazivFormated>
    <izvorni_sadrzaj>OLJA j.d.o.o. za trgovinu i usluge</izvorni_sadrzaj>
    <derivirana_varijabla naziv="DomainObject.Predmet.ProtustrankaNazivFormated_1">OLJA j.d.o.o. za trgovinu i usluge</derivirana_varijabla>
  </DomainObject.Predmet.ProtustrankaNazivFormated>
  <DomainObject.Predmet.ProtustrankaNazivFormatedOIB>
    <izvorni_sadrzaj>OLJA j.d.o.o. za trgovinu i usluge, OIB 58563658318</izvorni_sadrzaj>
    <derivirana_varijabla naziv="DomainObject.Predmet.ProtustrankaNazivFormatedOIB_1">OLJA j.d.o.o. za trgovinu i usluge, OIB 58563658318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Olivera Ciganović</izvorni_sadrzaj>
    <derivirana_varijabla naziv="DomainObject.Predmet.StrankaFormated_1">  FINA; Olivera Ciganović</derivirana_varijabla>
  </DomainObject.Predmet.StrankaFormated>
  <DomainObject.Predmet.StrankaFormatedOIB>
    <izvorni_sadrzaj>  FINA, OIB 85821130368; Olivera Ciganović, OIB 44470300905</izvorni_sadrzaj>
    <derivirana_varijabla naziv="DomainObject.Predmet.StrankaFormatedOIB_1">  FINA, OIB 85821130368; Olivera Ciganović, OIB 44470300905</derivirana_varijabla>
  </DomainObject.Predmet.StrankaFormatedOIB>
  <DomainObject.Predmet.StrankaFormatedWithAdress>
    <izvorni_sadrzaj> FINA; Olivera Ciganović, Zadarska Ulica 26, 23445 Srb</izvorni_sadrzaj>
    <derivirana_varijabla naziv="DomainObject.Predmet.StrankaFormatedWithAdress_1"> FINA; Olivera Ciganović, Zadarska Ulica 26, 23445 Srb</derivirana_varijabla>
  </DomainObject.Predmet.StrankaFormatedWithAdress>
  <DomainObject.Predmet.StrankaFormatedWithAdressOIB>
    <izvorni_sadrzaj> FINA, OIB 85821130368; Olivera Ciganović, OIB 44470300905, Zadarska Ulica 26, 23445 Srb</izvorni_sadrzaj>
    <derivirana_varijabla naziv="DomainObject.Predmet.StrankaFormatedWithAdressOIB_1"> FINA, OIB 85821130368; Olivera Ciganović, OIB 44470300905, Zadarska Ulica 26, 23445 Srb</derivirana_varijabla>
  </DomainObject.Predmet.StrankaFormatedWithAdressOIB>
  <DomainObject.Predmet.StrankaWithAdress>
    <izvorni_sadrzaj>FINA ,Olivera Ciganović Zadarska Ulica 26,23445 Srb</izvorni_sadrzaj>
    <derivirana_varijabla naziv="DomainObject.Predmet.StrankaWithAdress_1">FINA ,Olivera Ciganović Zadarska Ulica 26,23445 Srb</derivirana_varijabla>
  </DomainObject.Predmet.StrankaWithAdress>
  <DomainObject.Predmet.StrankaWithAdressOIB>
    <izvorni_sadrzaj>FINA, OIB 85821130368,Olivera Ciganović, OIB 44470300905, Zadarska Ulica 26,23445 Srb</izvorni_sadrzaj>
    <derivirana_varijabla naziv="DomainObject.Predmet.StrankaWithAdressOIB_1">FINA, OIB 85821130368,Olivera Ciganović, OIB 44470300905, Zadarska Ulica 26,23445 Srb</derivirana_varijabla>
  </DomainObject.Predmet.StrankaWithAdressOIB>
  <DomainObject.Predmet.StrankaNazivFormated>
    <izvorni_sadrzaj>FINA,Olivera Ciganović</izvorni_sadrzaj>
    <derivirana_varijabla naziv="DomainObject.Predmet.StrankaNazivFormated_1">FINA,Olivera Ciganović</derivirana_varijabla>
  </DomainObject.Predmet.StrankaNazivFormated>
  <DomainObject.Predmet.StrankaNazivFormatedOIB>
    <izvorni_sadrzaj>FINA, OIB 85821130368,Olivera Ciganović, OIB 44470300905</izvorni_sadrzaj>
    <derivirana_varijabla naziv="DomainObject.Predmet.StrankaNazivFormatedOIB_1">FINA, OIB 85821130368,Olivera Ciganović, OIB 44470300905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Olivera Ciganović</item>
    </izvorni_sadrzaj>
    <derivirana_varijabla naziv="DomainObject.Predmet.StrankaListFormated_1">
      <item>FINA</item>
      <item>Olivera Ciganović</item>
    </derivirana_varijabla>
  </DomainObject.Predmet.StrankaListFormated>
  <DomainObject.Predmet.StrankaListFormatedOIB>
    <izvorni_sadrzaj>
      <item>FINA, OIB 85821130368</item>
      <item>Olivera Ciganović, OIB 44470300905</item>
    </izvorni_sadrzaj>
    <derivirana_varijabla naziv="DomainObject.Predmet.StrankaListFormatedOIB_1">
      <item>FINA, OIB 85821130368</item>
      <item>Olivera Ciganović, OIB 44470300905</item>
    </derivirana_varijabla>
  </DomainObject.Predmet.StrankaListFormatedOIB>
  <DomainObject.Predmet.StrankaListFormatedWithAdress>
    <izvorni_sadrzaj>
      <item>FINA</item>
      <item>Olivera Ciganović, Zadarska Ulica 26, 23445 Srb</item>
    </izvorni_sadrzaj>
    <derivirana_varijabla naziv="DomainObject.Predmet.StrankaListFormatedWithAdress_1">
      <item>FINA</item>
      <item>Olivera Ciganović, Zadarska Ulica 26, 23445 Srb</item>
    </derivirana_varijabla>
  </DomainObject.Predmet.StrankaListFormatedWithAdress>
  <DomainObject.Predmet.StrankaListFormatedWithAdressOIB>
    <izvorni_sadrzaj>
      <item>FINA, OIB 85821130368</item>
      <item>Olivera Ciganović, OIB 44470300905, Zadarska Ulica 26, 23445 Srb</item>
    </izvorni_sadrzaj>
    <derivirana_varijabla naziv="DomainObject.Predmet.StrankaListFormatedWithAdressOIB_1">
      <item>FINA, OIB 85821130368</item>
      <item>Olivera Ciganović, OIB 44470300905, Zadarska Ulica 26, 23445 Srb</item>
    </derivirana_varijabla>
  </DomainObject.Predmet.StrankaListFormatedWithAdressOIB>
  <DomainObject.Predmet.StrankaListNazivFormated>
    <izvorni_sadrzaj>
      <item>FINA</item>
      <item>Olivera Ciganović</item>
    </izvorni_sadrzaj>
    <derivirana_varijabla naziv="DomainObject.Predmet.StrankaListNazivFormated_1">
      <item>FINA</item>
      <item>Olivera Ciganović</item>
    </derivirana_varijabla>
  </DomainObject.Predmet.StrankaListNazivFormated>
  <DomainObject.Predmet.StrankaListNazivFormatedOIB>
    <izvorni_sadrzaj>
      <item>FINA, OIB 85821130368</item>
      <item>Olivera Ciganović, OIB 44470300905</item>
    </izvorni_sadrzaj>
    <derivirana_varijabla naziv="DomainObject.Predmet.StrankaListNazivFormatedOIB_1">
      <item>FINA, OIB 85821130368</item>
      <item>Olivera Ciganović, OIB 44470300905</item>
    </derivirana_varijabla>
  </DomainObject.Predmet.StrankaListNazivFormatedOIB>
  <DomainObject.Predmet.ProtuStrankaListFormated>
    <izvorni_sadrzaj>
      <item>OLJA j.d.o.o. za trgovinu i usluge</item>
    </izvorni_sadrzaj>
    <derivirana_varijabla naziv="DomainObject.Predmet.ProtuStrankaListFormated_1">
      <item>OLJA j.d.o.o. za trgovinu i usluge</item>
    </derivirana_varijabla>
  </DomainObject.Predmet.ProtuStrankaListFormated>
  <DomainObject.Predmet.ProtuStrankaListFormatedOIB>
    <izvorni_sadrzaj>
      <item>OLJA j.d.o.o. za trgovinu i usluge, OIB 58563658318</item>
    </izvorni_sadrzaj>
    <derivirana_varijabla naziv="DomainObject.Predmet.ProtuStrankaListFormatedOIB_1">
      <item>OLJA j.d.o.o. za trgovinu i usluge, OIB 58563658318</item>
    </derivirana_varijabla>
  </DomainObject.Predmet.ProtuStrankaListFormatedOIB>
  <DomainObject.Predmet.ProtuStrankaListFormatedWithAdress>
    <izvorni_sadrzaj>
      <item>OLJA j.d.o.o. za trgovinu i usluge, Zadarska ulica 26, 23445 Srb</item>
    </izvorni_sadrzaj>
    <derivirana_varijabla naziv="DomainObject.Predmet.ProtuStrankaListFormatedWithAdress_1">
      <item>OLJA j.d.o.o. za trgovinu i usluge, Zadarska ulica 26, 23445 Srb</item>
    </derivirana_varijabla>
  </DomainObject.Predmet.ProtuStrankaListFormatedWithAdress>
  <DomainObject.Predmet.ProtuStrankaListFormatedWithAdressOIB>
    <izvorni_sadrzaj>
      <item>OLJA j.d.o.o. za trgovinu i usluge, OIB 58563658318, Zadarska ulica 26, 23445 Srb</item>
    </izvorni_sadrzaj>
    <derivirana_varijabla naziv="DomainObject.Predmet.ProtuStrankaListFormatedWithAdressOIB_1">
      <item>OLJA j.d.o.o. za trgovinu i usluge, OIB 58563658318, Zadarska ulica 26, 23445 Srb</item>
    </derivirana_varijabla>
  </DomainObject.Predmet.ProtuStrankaListFormatedWithAdressOIB>
  <DomainObject.Predmet.ProtuStrankaListNazivFormated>
    <izvorni_sadrzaj>
      <item>OLJA j.d.o.o. za trgovinu i usluge</item>
    </izvorni_sadrzaj>
    <derivirana_varijabla naziv="DomainObject.Predmet.ProtuStrankaListNazivFormated_1">
      <item>OLJA j.d.o.o. za trgovinu i usluge</item>
    </derivirana_varijabla>
  </DomainObject.Predmet.ProtuStrankaListNazivFormated>
  <DomainObject.Predmet.ProtuStrankaListNazivFormatedOIB>
    <izvorni_sadrzaj>
      <item>OLJA j.d.o.o. za trgovinu i usluge, OIB 58563658318</item>
    </izvorni_sadrzaj>
    <derivirana_varijabla naziv="DomainObject.Predmet.ProtuStrankaListNazivFormatedOIB_1">
      <item>OLJA j.d.o.o. za trgovinu i usluge, OIB 58563658318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St-334/2017-2</izvorni_sadrzaj>
    <derivirana_varijabla naziv="DomainObject.PoslovniBrojDokumenta_1">St-334/2017-2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OLJA j.d.o.o. za trgovinu i usluge</izvorni_sadrzaj>
    <derivirana_varijabla naziv="DomainObject.Predmet.ProtustrankaIDrugi_1">OLJA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OLJA j.d.o.o. za trgovinu i usluge, OIB 58563658318, Zadarska ulica 26, 23445 Srb</izvorni_sadrzaj>
    <derivirana_varijabla naziv="DomainObject.Predmet.ProtustrankaIDrugiAdressOIB_1">OLJA j.d.o.o. za trgovinu i usluge, OIB 58563658318, Zadarska ulica 26, 23445 Srb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OLJA j.d.o.o. za trgovinu i usluge</item>
      <item>Olivera Ciganović</item>
    </izvorni_sadrzaj>
    <derivirana_varijabla naziv="DomainObject.Predmet.SudioniciListNaziv_1">
      <item>FINA</item>
      <item>OLJA j.d.o.o. za trgovinu i usluge</item>
      <item>Olivera Ciganović</item>
    </derivirana_varijabla>
  </DomainObject.Predmet.SudioniciListNaziv>
  <DomainObject.Predmet.SudioniciListAdressOIB>
    <izvorni_sadrzaj>
      <item>FINA, OIB 85821130368</item>
      <item>OLJA j.d.o.o. za trgovinu i usluge, OIB 58563658318, Zadarska ulica 26,23445 Srb</item>
      <item>Olivera Ciganović, OIB 44470300905, Zadarska Ulica 26,23445 Srb</item>
    </izvorni_sadrzaj>
    <derivirana_varijabla naziv="DomainObject.Predmet.SudioniciListAdressOIB_1">
      <item>FINA, OIB 85821130368</item>
      <item>OLJA j.d.o.o. za trgovinu i usluge, OIB 58563658318, Zadarska ulica 26,23445 Srb</item>
      <item>Olivera Ciganović, OIB 44470300905, Zadarska Ulica 26,23445 Srb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AD221-DB54-44C2-ADDD-5B7059B49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1626</properties:Characters>
  <properties:Lines>53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2017-09-27T10:56:00Z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