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1de7" w14:paraId="7171de7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3B1A24">
        <w:t>940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3B1A24" w:rsidRPr="002B6DF4">
        <w:t>NODILO-PROM d.o.o., Zagreb, Ozaljska 146, OIB 84346795911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D2C25">
        <w:t>22. svibnja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3B1A24" w:rsidP="003B1A24" w:rsidR="003B1A24" w:rsidRPr="003A3ECE">
      <w:pPr>
        <w:ind w:firstLine="720"/>
        <w:jc w:val="both"/>
      </w:pPr>
    </w:p>
    <w:p w:rsidRDefault="003B1A24" w:rsidP="003B1A24" w:rsidR="003B1A24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2B6DF4">
        <w:t>NODILO-PROM d.o.o., Zagreb, Ozaljska 146, OIB 84346795911</w:t>
      </w:r>
      <w:r w:rsidRPr="003A3ECE">
        <w:t xml:space="preserve">, koja bi ušla u stečajnu masu, nije dovoljna ni za namirenje troškova postupka.  </w:t>
      </w:r>
    </w:p>
    <w:p w:rsidRDefault="003B1A24" w:rsidP="003B1A24" w:rsidR="003B1A24" w:rsidRPr="003A3ECE">
      <w:pPr>
        <w:ind w:left="75"/>
        <w:jc w:val="both"/>
      </w:pPr>
      <w:r w:rsidRPr="003A3ECE">
        <w:t xml:space="preserve"> </w:t>
      </w:r>
    </w:p>
    <w:p w:rsidRDefault="003B1A24" w:rsidP="003B1A24" w:rsidR="003B1A24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94017</w:t>
      </w:r>
      <w:r w:rsidRPr="003A3ECE">
        <w:t xml:space="preserve">, predujme iznos od 21.700,00 kn za namirenje troškova prethodnog i otvorenoga stečajnog postupka. </w:t>
      </w:r>
    </w:p>
    <w:p w:rsidRDefault="003B1A24" w:rsidP="003B1A24" w:rsidR="003B1A24" w:rsidRPr="003A3ECE">
      <w:pPr>
        <w:jc w:val="both"/>
      </w:pPr>
    </w:p>
    <w:p w:rsidRDefault="003B1A24" w:rsidP="003B1A24" w:rsidR="003B1A24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3B1A24" w:rsidP="003B1A24" w:rsidR="003B1A24" w:rsidRPr="003A3ECE">
      <w:pPr>
        <w:jc w:val="both"/>
      </w:pPr>
    </w:p>
    <w:p w:rsidRDefault="003B1A24" w:rsidP="003B1A24" w:rsidR="003B1A24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3B1A24" w:rsidP="003B1A24" w:rsidR="003B1A24" w:rsidRPr="00ED458E">
      <w:pPr>
        <w:ind w:firstLine="708"/>
        <w:jc w:val="both"/>
      </w:pP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DC29FA">
        <w:t>23</w:t>
      </w:r>
      <w:r w:rsidR="00392EE6">
        <w:t xml:space="preserve">. </w:t>
      </w:r>
      <w:r w:rsidR="00157785">
        <w:t xml:space="preserve"> ožujka</w:t>
      </w:r>
      <w:r w:rsidR="0019546C">
        <w:t xml:space="preserve"> 2016</w:t>
      </w:r>
      <w:r>
        <w:t xml:space="preserve">. prijedlog za otvaranje stečajnog postupka nad dužnikom </w:t>
      </w:r>
      <w:r w:rsidR="00DC29FA" w:rsidRPr="002B6DF4">
        <w:t>NODILO-PROM d.o.o., Zagreb, Ozaljska 146, OIB 84346795911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DC29FA">
        <w:t>17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DC29FA">
        <w:t>20.726,06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t>Rješenjem ovog suda posl.br. 4 St-</w:t>
      </w:r>
      <w:r w:rsidR="00DC29FA">
        <w:t>940</w:t>
      </w:r>
      <w:r w:rsidR="003976EE">
        <w:t>/</w:t>
      </w:r>
      <w:r w:rsidR="007A4FE5">
        <w:t>17</w:t>
      </w:r>
      <w:r>
        <w:t xml:space="preserve"> od </w:t>
      </w:r>
      <w:r w:rsidR="008F3D3E">
        <w:t>3. siječnja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8F3D3E">
        <w:t>cima</w:t>
      </w:r>
      <w:r>
        <w:t xml:space="preserve"> od </w:t>
      </w:r>
      <w:r w:rsidR="00DC29FA">
        <w:t>3</w:t>
      </w:r>
      <w:r w:rsidR="003976EE">
        <w:t>. siječnja</w:t>
      </w:r>
      <w:r w:rsidR="008F3D3E">
        <w:t xml:space="preserve"> 2018. i </w:t>
      </w:r>
      <w:r w:rsidR="00DC29FA">
        <w:t>26.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 xml:space="preserve">21. </w:t>
      </w:r>
      <w:r w:rsidR="008F3D3E">
        <w:t>ožujka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8F3D3E">
        <w:t xml:space="preserve">22. svibnja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8F3D3E">
        <w:t>3. siječnja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8F3D3E">
        <w:t>21. ožujka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DC29FA">
        <w:t>23 i 24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8F3D3E">
        <w:t>2</w:t>
      </w:r>
      <w:r w:rsidR="00DC29FA">
        <w:t>9</w:t>
      </w:r>
      <w:r w:rsidR="008F3D3E">
        <w:t>. ožujka 2018.</w:t>
      </w:r>
      <w:r w:rsidR="000B3AD9">
        <w:t xml:space="preserve"> (list 2</w:t>
      </w:r>
      <w:r w:rsidR="008F3D3E">
        <w:t>7</w:t>
      </w:r>
      <w:r w:rsidR="000B3AD9">
        <w:t xml:space="preserve"> spisa) utvrđeno je da dužnik nije registriran kao vlasnik zrakoplova. </w:t>
      </w:r>
      <w:r w:rsidR="00DC29FA">
        <w:t>Uvidom u</w:t>
      </w:r>
      <w:r w:rsidR="00DC29FA" w:rsidRPr="00A44D76">
        <w:t xml:space="preserve"> obavijest Ministarstva mora, prometa i infrastrukture od </w:t>
      </w:r>
      <w:r w:rsidR="00DC29FA">
        <w:t>27. ožujka 2018.</w:t>
      </w:r>
      <w:r w:rsidR="00DC29FA" w:rsidRPr="00A44D76">
        <w:t xml:space="preserve"> (list </w:t>
      </w:r>
      <w:r w:rsidR="00DC29FA">
        <w:t>28</w:t>
      </w:r>
      <w:r w:rsidR="00DC29FA" w:rsidRPr="00A44D76">
        <w:t xml:space="preserve"> spisa) </w:t>
      </w:r>
      <w:r w:rsidR="00DC29FA">
        <w:t>utvrđeno je</w:t>
      </w:r>
      <w:r w:rsidR="00DC29F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DC29FA">
        <w:t xml:space="preserve"> </w:t>
      </w:r>
      <w:r w:rsidR="008F3D3E">
        <w:t xml:space="preserve">Uvidom u uvjerenje Stanice za tehnički pregled vozila </w:t>
      </w:r>
      <w:r w:rsidR="00DC29FA">
        <w:t>"Zagreb 1"</w:t>
      </w:r>
      <w:r w:rsidR="008F3D3E">
        <w:t xml:space="preserve"> </w:t>
      </w:r>
      <w:r w:rsidR="008F3D3E" w:rsidRPr="003A3ECE">
        <w:t xml:space="preserve">od </w:t>
      </w:r>
      <w:r w:rsidR="00DC29FA">
        <w:t>5. travnja</w:t>
      </w:r>
      <w:r w:rsidR="008F3D3E">
        <w:t xml:space="preserve"> 2018. (list </w:t>
      </w:r>
      <w:r w:rsidR="00DC29FA">
        <w:t xml:space="preserve">32 </w:t>
      </w:r>
      <w:r w:rsidR="008F3D3E">
        <w:t>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8F3D3E">
        <w:t>1</w:t>
      </w:r>
      <w:r w:rsidR="00DC29FA">
        <w:t>2</w:t>
      </w:r>
      <w:r w:rsidR="008F3D3E">
        <w:t>. travnja</w:t>
      </w:r>
      <w:r w:rsidR="00392EE6">
        <w:t xml:space="preserve"> 2018.</w:t>
      </w:r>
      <w:r w:rsidR="00392EE6" w:rsidRPr="00A44D76">
        <w:t xml:space="preserve"> (list </w:t>
      </w:r>
      <w:r w:rsidR="008F3D3E">
        <w:t>3</w:t>
      </w:r>
      <w:r w:rsidR="00DC29FA">
        <w:t>3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  <w:r w:rsidR="00392EE6">
        <w:t xml:space="preserve">Uvidom u uvjerenje Državne geodetske uprave od </w:t>
      </w:r>
      <w:r w:rsidR="00DC29FA">
        <w:t>9</w:t>
      </w:r>
      <w:r w:rsidR="008F3D3E">
        <w:t>. travnja</w:t>
      </w:r>
      <w:r w:rsidR="00392EE6">
        <w:t xml:space="preserve"> 2018. (list 3</w:t>
      </w:r>
      <w:r w:rsidR="00DC29FA">
        <w:t>4</w:t>
      </w:r>
      <w:r w:rsidR="00392EE6">
        <w:t xml:space="preserve">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DC29FA">
        <w:t>4. travnja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DC29FA">
        <w:t>31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DC29FA">
        <w:t>502</w:t>
      </w:r>
      <w:r w:rsidR="00D96100">
        <w:t xml:space="preserve"> dana</w:t>
      </w:r>
      <w:r w:rsidR="008F1901">
        <w:t xml:space="preserve">, time da nepodmirene obveze na dan izdavanja potvrde iznose </w:t>
      </w:r>
      <w:r w:rsidR="00DC29FA">
        <w:t>255.103,60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DC29FA">
        <w:t>4. travnja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8F3D3E">
        <w:t>22. svibnja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7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3B1A24">
      <w:t>940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10B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1A24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44746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29FA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44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44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NODILO-PROM d.o.o. zastupanog po punomoćniku Mirjana Jagarčec</izvorni_sadrzaj>
    <derivirana_varijabla naziv="DomainObject.Predmet.ProtustrankaFormated_1">  NODILO-PROM d.o.o. zastupanog po punomoćniku Mirjana Jagarčec</derivirana_varijabla>
  </DomainObject.Predmet.ProtustrankaFormated>
  <DomainObject.Predmet.ProtustrankaFormatedOIB>
    <izvorni_sadrzaj>  NODILO-PROM d.o.o., OIB 84346795911 zastupanog po punomoćniku Mirjana Jagarčec</izvorni_sadrzaj>
    <derivirana_varijabla naziv="DomainObject.Predmet.ProtustrankaFormatedOIB_1">  NODILO-PROM d.o.o., OIB 84346795911 zastupanog po punomoćniku Mirjana Jagarčec</derivirana_varijabla>
  </DomainObject.Predmet.ProtustrankaFormatedOIB>
  <DomainObject.Predmet.ProtustrankaFormatedWithAdress>
    <izvorni_sadrzaj> NODILO-PROM d.o.o., Ozaljska 146, 10000 Zagreb zastupanog po punomoćniku Mirjana Jagarčec</izvorni_sadrzaj>
    <derivirana_varijabla naziv="DomainObject.Predmet.ProtustrankaFormatedWithAdress_1"> NODILO-PROM d.o.o., Ozaljska 146, 10000 Zagreb zastupanog po punomoćniku Mirjana Jagarčec</derivirana_varijabla>
  </DomainObject.Predmet.ProtustrankaFormatedWithAdress>
  <DomainObject.Predmet.ProtustrankaFormatedWithAdressOIB>
    <izvorni_sadrzaj> NODILO-PROM d.o.o., OIB 84346795911, Ozaljska 146, 10000 Zagreb zastupanog po punomoćniku Mirjana Jagarčec</izvorni_sadrzaj>
    <derivirana_varijabla naziv="DomainObject.Predmet.ProtustrankaFormatedWithAdressOIB_1"> NODILO-PROM d.o.o., OIB 84346795911, Ozaljska 146, 10000 Zagreb zastupanog po punomoćniku Mirjana Jagarčec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NODILO-PROM d.o.o. zastupanog po punomoćniku Mirjana Jagarčec</item>
    </izvorni_sadrzaj>
    <derivirana_varijabla naziv="DomainObject.Predmet.ProtuStrankaListFormated_1">
      <item>NODILO-PROM d.o.o. zastupanog po punomoćniku Mirjana Jagarčec</item>
    </derivirana_varijabla>
  </DomainObject.Predmet.ProtuStrankaListFormated>
  <DomainObject.Predmet.ProtuStrankaListFormatedOIB>
    <izvorni_sadrzaj>
      <item>NODILO-PROM d.o.o., OIB 84346795911 zastupanog po punomoćniku Mirjana Jagarčec</item>
    </izvorni_sadrzaj>
    <derivirana_varijabla naziv="DomainObject.Predmet.ProtuStrankaListFormatedOIB_1">
      <item>NODILO-PROM d.o.o., OIB 84346795911 zastupanog po punomoćniku Mirjana Jagarčec</item>
    </derivirana_varijabla>
  </DomainObject.Predmet.ProtuStrankaListFormatedOIB>
  <DomainObject.Predmet.ProtuStrankaListFormatedWithAdress>
    <izvorni_sadrzaj>
      <item>NODILO-PROM d.o.o., Ozaljska 146, 10000 Zagreb zastupanog po punomoćniku Mirjana Jagarčec</item>
    </izvorni_sadrzaj>
    <derivirana_varijabla naziv="DomainObject.Predmet.ProtuStrankaListFormatedWithAdress_1">
      <item>NODILO-PROM d.o.o., Ozaljska 146, 10000 Zagreb zastupanog po punomoćniku Mirjana Jagarčec</item>
    </derivirana_varijabla>
  </DomainObject.Predmet.ProtuStrankaListFormatedWithAdress>
  <DomainObject.Predmet.ProtuStrankaListFormatedWithAdressOIB>
    <izvorni_sadrzaj>
      <item>NODILO-PROM d.o.o., OIB 84346795911, Ozaljska 146, 10000 Zagreb zastupanog po punomoćniku Mirjana Jagarčec</item>
    </izvorni_sadrzaj>
    <derivirana_varijabla naziv="DomainObject.Predmet.ProtuStrankaListFormatedWithAdressOIB_1">
      <item>NODILO-PROM d.o.o., OIB 84346795911, Ozaljska 146, 10000 Zagreb zastupanog po punomoćniku Mirjana Jagarčec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>
      <item>Mirjana Jagarčec punomoćnik sudionika u postupku NODILO-PROM d.o.o.</item>
    </izvorni_sadrzaj>
    <derivirana_varijabla naziv="DomainObject.Predmet.OstaliListFormated_1">
      <item>Mirjana Jagarčec punomoćnik sudionika u postupku NODILO-PROM d.o.o.</item>
    </derivirana_varijabla>
  </DomainObject.Predmet.OstaliListFormated>
  <DomainObject.Predmet.OstaliListFormatedOIB>
    <izvorni_sadrzaj>
      <item>Mirjana Jagarčec, OIB 99234848534 punomoćnik sudionika u postupku NODILO-PROM d.o.o.</item>
    </izvorni_sadrzaj>
    <derivirana_varijabla naziv="DomainObject.Predmet.OstaliListFormatedOIB_1">
      <item>Mirjana Jagarčec, OIB 99234848534 punomoćnik sudionika u postupku NODILO-PROM d.o.o.</item>
    </derivirana_varijabla>
  </DomainObject.Predmet.OstaliListFormatedOIB>
  <DomainObject.Predmet.OstaliListFormatedWithAdress>
    <izvorni_sadrzaj>
      <item>Mirjana Jagarčec, Rudeška Cesta 144, 10000 Zagreb punomoćnik sudionika u postupku NODILO-PROM d.o.o.</item>
    </izvorni_sadrzaj>
    <derivirana_varijabla naziv="DomainObject.Predmet.OstaliListFormatedWithAdress_1">
      <item>Mirjana Jagarčec, Rudeška Cesta 144, 10000 Zagreb punomoćnik sudionika u postupku NODILO-PROM d.o.o.</item>
    </derivirana_varijabla>
  </DomainObject.Predmet.OstaliListFormatedWithAdress>
  <DomainObject.Predmet.OstaliListFormatedWithAdressOIB>
    <izvorni_sadrzaj>
      <item>Mirjana Jagarčec, OIB 99234848534, Rudeška Cesta 144, 10000 Zagreb punomoćnik sudionika u postupku NODILO-PROM d.o.o.</item>
    </izvorni_sadrzaj>
    <derivirana_varijabla naziv="DomainObject.Predmet.OstaliListFormatedWithAdressOIB_1">
      <item>Mirjana Jagarčec, OIB 99234848534, Rudeška Cesta 144, 10000 Zagreb punomoćnik sudionika u postupku NODILO-PROM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NODILO-PROM d.o.o.</item>
      <item>Mirjana Jagarčec</item>
    </izvorni_sadrzaj>
    <derivirana_varijabla naziv="DomainObject.Predmet.SudioniciListNaziv_1">
      <item>FINA Regionalni centar Zagreb</item>
      <item>NODILO-PROM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84346795911</item>
      <item>, OIB 99234848534</item>
    </izvorni_sadrzaj>
    <derivirana_varijabla naziv="DomainObject.Predmet.SudioniciListNazivOIB_1">
      <item>, OIB 85821130368</item>
      <item>, OIB 84346795911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1136</properties:Words>
  <properties:Characters>6212</properties:Characters>
  <properties:Lines>131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2018-05-22T07:51:00Z</dcterms:created>
  <dc:creator>Korisnik</dc:creator>
  <cp:lastModifiedBy>Renata Klokočki</cp:lastModifiedBy>
  <cp:lastPrinted>2018-05-22T07:38:00Z</cp:lastPrinted>
  <dcterms:modified xmlns:xsi="http://www.w3.org/2001/XMLSchema-instance" xsi:type="dcterms:W3CDTF">2018-05-22T07:56:00Z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-NODILO-PROM.docx)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