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055a" w14:paraId="d66055a" w:rsidRDefault="00B52333" w:rsidP="00B52333" w:rsidR="00B52333">
      <w:pPr>
        <w:pStyle w:val="Zaglavlje"/>
        <w15:collapsed w:val="false"/>
      </w:pPr>
      <w:bookmarkStart w:name="_GoBack" w:id="0"/>
      <w:bookmarkEnd w:id="0"/>
    </w:p>
    <w:p w:rsidRDefault="00B52333" w:rsidP="00B52333" w:rsidR="00B5233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52333" w:rsidP="00B52333" w:rsidR="00B5233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B52333" w:rsidP="00B52333" w:rsidR="00B5233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B52333" w:rsidP="00B52333" w:rsidR="00B5233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52333" w:rsidP="00B52333" w:rsidR="00B52333">
      <w:pPr>
        <w:pStyle w:val="Zaglavlje"/>
        <w:jc w:val="left"/>
      </w:pPr>
    </w:p>
    <w:p w:rsidRDefault="00B52333" w:rsidP="00B52333" w:rsidR="00B52333">
      <w:pPr>
        <w:pStyle w:val="Zaglavlje"/>
        <w:jc w:val="center"/>
      </w:pPr>
      <w:r>
        <w:t>Z A K LJ U Č A K</w:t>
      </w:r>
    </w:p>
    <w:p w:rsidRDefault="00B52333" w:rsidP="00B52333" w:rsidR="00B52333">
      <w:pPr>
        <w:spacing w:lineRule="auto" w:line="240" w:after="0"/>
      </w:pPr>
    </w:p>
    <w:p w:rsidRDefault="00B52333" w:rsidP="00B52333" w:rsidR="00B52333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DAVID-TRANS j.d.o.o., OIB: 85868999897 sa sjedištem u Prvomajska 20, Novo Selo Na Dravi</w:t>
      </w:r>
      <w:r>
        <w:t>, dana 1</w:t>
      </w:r>
      <w:r>
        <w:t>9</w:t>
      </w:r>
      <w:r>
        <w:t xml:space="preserve">. rujna 2016.               </w:t>
      </w:r>
    </w:p>
    <w:p w:rsidRDefault="00B52333" w:rsidP="00B52333" w:rsidR="00B52333">
      <w:pPr>
        <w:spacing w:lineRule="auto" w:line="240" w:after="0"/>
      </w:pPr>
    </w:p>
    <w:p w:rsidRDefault="00B52333" w:rsidP="00B52333" w:rsidR="00B52333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B52333" w:rsidP="00B52333" w:rsidR="00B52333">
      <w:pPr>
        <w:spacing w:lineRule="auto" w:line="240" w:after="0"/>
        <w:jc w:val="center"/>
      </w:pPr>
    </w:p>
    <w:p w:rsidRDefault="00B52333" w:rsidP="00B52333" w:rsidR="00B52333">
      <w:pPr>
        <w:spacing w:lineRule="auto" w:line="240" w:after="0"/>
        <w:jc w:val="center"/>
      </w:pPr>
    </w:p>
    <w:p w:rsidRDefault="00B52333" w:rsidP="00B52333" w:rsidR="00B5233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>Nalaže se direktoru dužnika DAVID-TRANS j.d.o.o., OIB: 85868999897 sa sjedištem u Prvomajska 20, Novo Selo Na Dravi,</w:t>
      </w:r>
      <w:r>
        <w:t xml:space="preserve"> Davidu </w:t>
      </w:r>
      <w:proofErr w:type="spellStart"/>
      <w:r>
        <w:t>Mišak</w:t>
      </w:r>
      <w:proofErr w:type="spellEnd"/>
      <w:r>
        <w:t>, OIB: 44628982297,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B52333" w:rsidP="00B52333" w:rsidR="00B52333">
      <w:pPr>
        <w:spacing w:lineRule="auto" w:line="240" w:after="0"/>
        <w:jc w:val="both"/>
      </w:pPr>
    </w:p>
    <w:p w:rsidRDefault="00B52333" w:rsidP="00B52333" w:rsidR="00B52333">
      <w:pPr>
        <w:spacing w:lineRule="auto" w:line="240" w:after="0"/>
        <w:jc w:val="both"/>
      </w:pPr>
      <w:r>
        <w:t>1. nekretnina i pokretnina dužnika</w:t>
      </w:r>
    </w:p>
    <w:p w:rsidRDefault="00B52333" w:rsidP="00B52333" w:rsidR="00B52333">
      <w:pPr>
        <w:spacing w:lineRule="auto" w:line="240" w:after="0"/>
        <w:jc w:val="both"/>
      </w:pPr>
      <w:r>
        <w:t>2. imovinskih prava dužnika na tuđim stvarima</w:t>
      </w:r>
    </w:p>
    <w:p w:rsidRDefault="00B52333" w:rsidP="00B52333" w:rsidR="00B52333">
      <w:pPr>
        <w:spacing w:lineRule="auto" w:line="240" w:after="0"/>
        <w:jc w:val="both"/>
      </w:pPr>
      <w:r>
        <w:t>3. novčanih i nenovčanih tražbina dužnika</w:t>
      </w:r>
    </w:p>
    <w:p w:rsidRDefault="00B52333" w:rsidP="00B52333" w:rsidR="00B52333">
      <w:pPr>
        <w:spacing w:lineRule="auto" w:line="240" w:after="0"/>
        <w:jc w:val="both"/>
      </w:pPr>
      <w:r>
        <w:t>4. drugih prava koja čine imovinu dužnika</w:t>
      </w:r>
    </w:p>
    <w:p w:rsidRDefault="00B52333" w:rsidP="00B52333" w:rsidR="00B52333">
      <w:pPr>
        <w:spacing w:lineRule="auto" w:line="240" w:after="0"/>
        <w:jc w:val="both"/>
      </w:pPr>
      <w:r>
        <w:t>5. novčanih sredstava na računima</w:t>
      </w:r>
    </w:p>
    <w:p w:rsidRDefault="00B52333" w:rsidP="00B52333" w:rsidR="00B52333">
      <w:pPr>
        <w:spacing w:lineRule="auto" w:line="240" w:after="0"/>
        <w:jc w:val="both"/>
      </w:pPr>
      <w:r>
        <w:t>6. druge imovine dužnika</w:t>
      </w:r>
    </w:p>
    <w:p w:rsidRDefault="00B52333" w:rsidP="00B52333" w:rsidR="00B52333">
      <w:pPr>
        <w:spacing w:lineRule="auto" w:line="240" w:after="0"/>
        <w:jc w:val="both"/>
      </w:pPr>
      <w:r>
        <w:t>7. obveza dužnika unesenih u njegove poslovne knjige</w:t>
      </w:r>
    </w:p>
    <w:p w:rsidRDefault="00B52333" w:rsidP="00B52333" w:rsidR="00B52333">
      <w:pPr>
        <w:spacing w:lineRule="auto" w:line="240" w:after="0"/>
        <w:jc w:val="both"/>
      </w:pPr>
      <w:r>
        <w:t>8. drugih novčanih i nenovčanih obveza dužnika</w:t>
      </w:r>
    </w:p>
    <w:p w:rsidRDefault="00B52333" w:rsidP="00B52333" w:rsidR="00B52333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B52333" w:rsidP="00B52333" w:rsidR="00B52333">
      <w:pPr>
        <w:spacing w:lineRule="auto" w:line="240" w:after="0"/>
        <w:jc w:val="both"/>
      </w:pPr>
      <w:r>
        <w:t>10. izlučnih prava</w:t>
      </w:r>
    </w:p>
    <w:p w:rsidRDefault="00B52333" w:rsidP="00B52333" w:rsidR="00B52333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B52333" w:rsidP="00B52333" w:rsidR="00B52333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B52333" w:rsidP="00B52333" w:rsidR="00B52333">
      <w:pPr>
        <w:spacing w:lineRule="auto" w:line="240" w:after="0"/>
        <w:jc w:val="both"/>
      </w:pPr>
    </w:p>
    <w:p w:rsidRDefault="00B52333" w:rsidP="00B52333" w:rsidR="00B5233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B52333" w:rsidP="00B52333" w:rsidR="00B52333">
      <w:pPr>
        <w:spacing w:lineRule="auto" w:line="240" w:after="0"/>
        <w:jc w:val="both"/>
      </w:pPr>
    </w:p>
    <w:p w:rsidRDefault="00B52333" w:rsidP="00B52333" w:rsidR="00B5233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B52333" w:rsidP="00B52333" w:rsidR="00B52333">
      <w:pPr>
        <w:pStyle w:val="Odlomakpopisa"/>
        <w:spacing w:lineRule="auto" w:line="240" w:after="0"/>
      </w:pPr>
    </w:p>
    <w:p w:rsidRDefault="00B52333" w:rsidP="00B52333" w:rsidR="00B5233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52333" w:rsidP="00B52333" w:rsidR="00B5233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52333" w:rsidP="00B52333" w:rsidR="00B52333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B52333" w:rsidP="00B52333" w:rsidR="00B52333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>
        <w:t>3</w:t>
      </w:r>
      <w:r>
        <w:t>.</w:t>
      </w:r>
      <w:r>
        <w:t>307,14</w:t>
      </w:r>
      <w:r>
        <w:t xml:space="preserve"> kn te da dužnik ima 1 zaposlenog.</w:t>
      </w:r>
    </w:p>
    <w:p w:rsidRDefault="00B52333" w:rsidP="00B52333" w:rsidR="00B5233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52333" w:rsidP="00B52333" w:rsidR="00B5233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B52333" w:rsidP="00B52333" w:rsidR="00B5233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52333" w:rsidP="00B52333" w:rsidR="00B5233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9</w:t>
      </w:r>
      <w:r>
        <w:rPr>
          <w:rFonts w:eastAsia="Times New Roman"/>
          <w:lang w:eastAsia="hr-HR"/>
        </w:rPr>
        <w:t>. rujna 2016.</w:t>
      </w:r>
    </w:p>
    <w:p w:rsidRDefault="00B52333" w:rsidP="00B52333" w:rsidR="00B5233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52333" w:rsidP="00B52333" w:rsidR="00B5233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52333" w:rsidP="00B52333" w:rsidR="00B5233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52333" w:rsidR="00B52333">
        <w:trPr>
          <w:trHeight w:val="2009"/>
        </w:trPr>
        <w:tc>
          <w:tcPr>
            <w:tcW w:type="dxa" w:w="4928"/>
          </w:tcPr>
          <w:p w:rsidRDefault="00B52333" w:rsidR="00B52333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B52333" w:rsidR="00B52333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B52333" w:rsidR="00B52333">
            <w:pPr>
              <w:jc w:val="center"/>
              <w:rPr>
                <w:lang w:eastAsia="hr-HR"/>
              </w:rPr>
            </w:pPr>
          </w:p>
          <w:p w:rsidRDefault="00B52333" w:rsidR="00B52333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B52333" w:rsidR="00B52333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B52333" w:rsidR="00B52333">
            <w:pPr>
              <w:jc w:val="center"/>
              <w:rPr>
                <w:lang w:eastAsia="hr-HR"/>
              </w:rPr>
            </w:pPr>
          </w:p>
          <w:p w:rsidRDefault="00B52333" w:rsidR="00B52333">
            <w:pPr>
              <w:rPr>
                <w:lang w:eastAsia="hr-HR"/>
              </w:rPr>
            </w:pPr>
          </w:p>
          <w:p w:rsidRDefault="00B52333" w:rsidR="00B52333">
            <w:pPr>
              <w:jc w:val="center"/>
              <w:rPr>
                <w:lang w:eastAsia="hr-HR"/>
              </w:rPr>
            </w:pPr>
          </w:p>
        </w:tc>
      </w:tr>
    </w:tbl>
    <w:p w:rsidRDefault="00B52333" w:rsidP="00B52333" w:rsidR="00B5233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52333" w:rsidP="00B52333" w:rsidR="00B5233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B52333" w:rsidP="00B52333" w:rsidR="00B52333">
      <w:pPr>
        <w:spacing w:lineRule="auto" w:line="240" w:after="0"/>
        <w:jc w:val="both"/>
      </w:pPr>
      <w:r>
        <w:t>UPUTA O PRAVNOM LIJEKU :</w:t>
      </w:r>
    </w:p>
    <w:p w:rsidRDefault="00B52333" w:rsidP="00B52333" w:rsidR="00B52333">
      <w:pPr>
        <w:spacing w:lineRule="auto" w:line="240" w:after="0"/>
        <w:jc w:val="both"/>
      </w:pPr>
      <w:r>
        <w:t>Protiv ovoga zaključka žalba nije dopuštena (čl. 19. st. 7. SZ-a).</w:t>
      </w:r>
    </w:p>
    <w:p w:rsidRDefault="00B52333" w:rsidP="00B52333" w:rsidR="00B52333">
      <w:pPr>
        <w:spacing w:lineRule="auto" w:line="240" w:after="0"/>
        <w:jc w:val="both"/>
      </w:pPr>
    </w:p>
    <w:p w:rsidRDefault="00B52333" w:rsidP="00B52333" w:rsidR="00B52333">
      <w:pPr>
        <w:spacing w:lineRule="auto" w:line="240" w:after="0"/>
        <w:jc w:val="both"/>
      </w:pPr>
      <w:r>
        <w:t>DNA:</w:t>
      </w:r>
    </w:p>
    <w:p w:rsidRDefault="00B52333" w:rsidP="00B52333" w:rsidR="00B52333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>
        <w:t xml:space="preserve">David </w:t>
      </w:r>
      <w:proofErr w:type="spellStart"/>
      <w:r>
        <w:t>Mišak</w:t>
      </w:r>
      <w:proofErr w:type="spellEnd"/>
      <w:r>
        <w:t>, Novo Selo Na Dravi, Prvomajska 20</w:t>
      </w:r>
    </w:p>
    <w:p w:rsidRDefault="00B52333" w:rsidP="00B52333" w:rsidR="00B52333">
      <w:pPr>
        <w:spacing w:lineRule="auto" w:line="240" w:after="0"/>
        <w:jc w:val="both"/>
      </w:pPr>
      <w:r>
        <w:t>2. e-Oglasna ploča suda</w:t>
      </w:r>
    </w:p>
    <w:p w:rsidRDefault="00B52333" w:rsidP="00B52333" w:rsidR="00B52333">
      <w:pPr>
        <w:spacing w:lineRule="auto" w:line="240" w:after="0"/>
        <w:jc w:val="both"/>
      </w:pPr>
    </w:p>
    <w:p w:rsidRDefault="00B52333" w:rsidP="00B52333" w:rsidR="00B52333"/>
    <w:p w:rsidRDefault="00DA0242" w:rsidP="00B52333" w:rsidR="00DA0242" w:rsidRPr="00B52333"/>
    <w:sectPr w:rsidSect="0032366B" w:rsidR="00DA0242" w:rsidRPr="00B5233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333" w:rsidR="008333A9">
    <w:pPr>
      <w:pStyle w:val="Zaglavlje"/>
    </w:pPr>
    <w:r>
      <w:rPr>
        <w:rStyle w:val="PozadinaSvijetloCrvena"/>
        <w:shd w:fill="auto" w:color="auto" w:val="clear"/>
      </w:rPr>
      <w:t>Poslovni broj: 4 St-678/16-4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333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35E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52333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52333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27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St-678/2016-4</izvorni_sadrzaj>
    <derivirana_varijabla naziv="DomainObject.Oznaka_1">St-678/2016-4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DAVID-TRANS jednostavno društvo s ograničenom odgovornošću za trgovinu, prijevoz i proizvodnju</izvorni_sadrzaj>
    <derivirana_varijabla naziv="DomainObject.Predmet.ProtustrankaFormated_1">  DAVID-TRANS jednostavno društvo s ograničenom odgovornošću za trgovinu, prijevoz i proizvodnju</derivirana_varijabla>
  </DomainObject.Predmet.ProtustrankaFormated>
  <DomainObject.Predmet.ProtustrankaFormatedOIB>
    <izvorni_sadrzaj>  DAVID-TRANS jednostavno društvo s ograničenom odgovornošću za trgovinu, prijevoz i proizvodnju, OIB 85868999897</izvorni_sadrzaj>
    <derivirana_varijabla naziv="DomainObject.Predmet.ProtustrankaFormatedOIB_1">  DAVID-TRANS jednostavno društvo s ograničenom odgovornošću za trgovinu, prijevoz i proizvodnju, OIB 85868999897</derivirana_varijabla>
  </DomainObject.Predmet.ProtustrankaFormatedOIB>
  <DomainObject.Predmet.ProtustrankaFormatedWithAdress>
    <izvorni_sadrzaj> DAVID-TRANS jednostavno društvo s ograničenom odgovornošću za trgovinu, prijevoz i proizvodnju, Prvomajska 20, 40000 Novo Selo Na Dravi</izvorni_sadrzaj>
    <derivirana_varijabla naziv="DomainObject.Predmet.ProtustrankaFormatedWithAdress_1"> DAVID-TRANS jednostavno društvo s ograničenom odgovornošću za trgovinu, prijevoz i proizvodnju, Prvomajska 20, 40000 Novo Selo Na Dravi</derivirana_varijabla>
  </DomainObject.Predmet.ProtustrankaFormatedWithAdress>
  <DomainObject.Predmet.ProtustrankaFormatedWithAdressOIB>
    <izvorni_sadrzaj> DAVID-TRANS jednostavno društvo s ograničenom odgovornošću za trgovinu, prijevoz i proizvodnju, OIB 85868999897, Prvomajska 20, 40000 Novo Selo Na Dravi</izvorni_sadrzaj>
    <derivirana_varijabla naziv="DomainObject.Predmet.ProtustrankaFormatedWithAdressOIB_1"> DAVID-TRANS jednostavno društvo s ograničenom odgovornošću za trgovinu, prijevoz i proizvodnju, OIB 85868999897, Prvomajska 20, 40000 Novo Selo Na Dravi</derivirana_varijabla>
  </DomainObject.Predmet.ProtustrankaFormatedWithAdressOIB>
  <DomainObject.Predmet.ProtustrankaWithAdress>
    <izvorni_sadrzaj>DAVID-TRANS jednostavno društvo s ograničenom odgovornošću za trgovinu, prijevoz i proizvodnju Prvomajska 20, 40000 Novo Selo Na Dravi</izvorni_sadrzaj>
    <derivirana_varijabla naziv="DomainObject.Predmet.ProtustrankaWithAdress_1">DAVID-TRANS jednostavno društvo s ograničenom odgovornošću za trgovinu, prijevoz i proizvodnju Prvomajska 20, 40000 Novo Selo Na Dravi</derivirana_varijabla>
  </DomainObject.Predmet.ProtustrankaWithAdress>
  <DomainObject.Predmet.ProtustrankaWithAdressOIB>
    <izvorni_sadrzaj>DAVID-TRANS jednostavno društvo s ograničenom odgovornošću za trgovinu, prijevoz i proizvodnju, OIB 85868999897, Prvomajska 20, 40000 Novo Selo Na Dravi</izvorni_sadrzaj>
    <derivirana_varijabla naziv="DomainObject.Predmet.ProtustrankaWithAdressOIB_1">DAVID-TRANS jednostavno društvo s ograničenom odgovornošću za trgovinu, prijevoz i proizvodnju, OIB 85868999897, Prvomajska 20, 40000 Novo Selo Na Dravi</derivirana_varijabla>
  </DomainObject.Predmet.ProtustrankaWithAdressOIB>
  <DomainObject.Predmet.ProtustrankaNazivFormated>
    <izvorni_sadrzaj>DAVID-TRANS jednostavno društvo s ograničenom odgovornošću za trgovinu, prijevoz i proizvodnju</izvorni_sadrzaj>
    <derivirana_varijabla naziv="DomainObject.Predmet.ProtustrankaNazivFormated_1">DAVID-TRANS jednostavno društvo s ograničenom odgovornošću za trgovinu, prijevoz i proizvodnju</derivirana_varijabla>
  </DomainObject.Predmet.ProtustrankaNazivFormated>
  <DomainObject.Predmet.ProtustrankaNazivFormatedOIB>
    <izvorni_sadrzaj>DAVID-TRANS jednostavno društvo s ograničenom odgovornošću za trgovinu, prijevoz i proizvodnju, OIB 85868999897</izvorni_sadrzaj>
    <derivirana_varijabla naziv="DomainObject.Predmet.ProtustrankaNazivFormatedOIB_1">DAVID-TRANS jednostavno društvo s ograničenom odgovornošću za trgovinu, prijevoz i proizvodnju, OIB 85868999897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3307.14</izvorni_sadrzaj>
    <derivirana_varijabla naziv="DomainObject.Predmet.TrenutnaVrijednost_1">3307.14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DAVID-TRANS jednostavno društvo s ograničenom odgovornošću za trgovinu, prijevoz i proizvodnju</item>
    </izvorni_sadrzaj>
    <derivirana_varijabla naziv="DomainObject.Predmet.ProtuStrankaListFormated_1">
      <item>DAVID-TRANS jednostavno društvo s ograničenom odgovornošću za trgovinu, prijevoz i proizvodnju</item>
    </derivirana_varijabla>
  </DomainObject.Predmet.ProtuStrankaListFormated>
  <DomainObject.Predmet.ProtuStrankaListFormatedOIB>
    <izvorni_sadrzaj>
      <item>DAVID-TRANS jednostavno društvo s ograničenom odgovornošću za trgovinu, prijevoz i proizvodnju, OIB 85868999897</item>
    </izvorni_sadrzaj>
    <derivirana_varijabla naziv="DomainObject.Predmet.ProtuStrankaListFormatedOIB_1">
      <item>DAVID-TRANS jednostavno društvo s ograničenom odgovornošću za trgovinu, prijevoz i proizvodnju, OIB 85868999897</item>
    </derivirana_varijabla>
  </DomainObject.Predmet.ProtuStrankaListFormatedOIB>
  <DomainObject.Predmet.ProtuStrankaListFormatedWithAdress>
    <izvorni_sadrzaj>
      <item>DAVID-TRANS jednostavno društvo s ograničenom odgovornošću za trgovinu, prijevoz i proizvodnju, Prvomajska 20, 40000 Novo Selo Na Dravi</item>
    </izvorni_sadrzaj>
    <derivirana_varijabla naziv="DomainObject.Predmet.ProtuStrankaListFormatedWithAdress_1">
      <item>DAVID-TRANS jednostavno društvo s ograničenom odgovornošću za trgovinu, prijevoz i proizvodnju, Prvomajska 20, 40000 Novo Selo Na Dravi</item>
    </derivirana_varijabla>
  </DomainObject.Predmet.ProtuStrankaListFormatedWithAdress>
  <DomainObject.Predmet.ProtuStrankaListFormatedWithAdressOIB>
    <izvorni_sadrzaj>
      <item>DAVID-TRANS jednostavno društvo s ograničenom odgovornošću za trgovinu, prijevoz i proizvodnju, OIB 85868999897, Prvomajska 20, 40000 Novo Selo Na Dravi</item>
    </izvorni_sadrzaj>
    <derivirana_varijabla naziv="DomainObject.Predmet.ProtuStrankaListFormatedWithAdressOIB_1">
      <item>DAVID-TRANS jednostavno društvo s ograničenom odgovornošću za trgovinu, prijevoz i proizvodnju, OIB 85868999897, Prvomajska 20, 40000 Novo Selo Na Dravi</item>
    </derivirana_varijabla>
  </DomainObject.Predmet.ProtuStrankaListFormatedWithAdressOIB>
  <DomainObject.Predmet.ProtuStrankaListNazivFormated>
    <izvorni_sadrzaj>
      <item>DAVID-TRANS jednostavno društvo s ograničenom odgovornošću za trgovinu, prijevoz i proizvodnju</item>
    </izvorni_sadrzaj>
    <derivirana_varijabla naziv="DomainObject.Predmet.ProtuStrankaListNazivFormated_1">
      <item>DAVID-TRANS jednostavno društvo s ograničenom odgovornošću za trgovinu, prijevoz i proizvodnju</item>
    </derivirana_varijabla>
  </DomainObject.Predmet.ProtuStrankaListNazivFormated>
  <DomainObject.Predmet.ProtuStrankaListNazivFormatedOIB>
    <izvorni_sadrzaj>
      <item>DAVID-TRANS jednostavno društvo s ograničenom odgovornošću za trgovinu, prijevoz i proizvodnju, OIB 85868999897</item>
    </izvorni_sadrzaj>
    <derivirana_varijabla naziv="DomainObject.Predmet.ProtuStrankaListNazivFormatedOIB_1">
      <item>DAVID-TRANS jednostavno društvo s ograničenom odgovornošću za trgovinu, prijevoz i proizvodnju, OIB 85868999897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St-678/2016-4</izvorni_sadrzaj>
    <derivirana_varijabla naziv="DomainObject.PoslovniBrojDokumenta_1">St-678/2016-4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DAVID-TRANS jednostavno društvo s ograničenom odgovornošću za trgovinu, prijevoz i proizvodnju</izvorni_sadrzaj>
    <derivirana_varijabla naziv="DomainObject.Predmet.ProtustrankaIDrugi_1">DAVID-TRANS jednostavno društvo s ograničenom odgovornošću za trgovinu, prijevoz i proizvodnju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DAVID-TRANS jednostavno društvo s ograničenom odgovornošću za trgovinu, prijevoz i proizvodnju, OIB 85868999897, Prvomajska 20, 40000 Novo Selo Na Dravi</izvorni_sadrzaj>
    <derivirana_varijabla naziv="DomainObject.Predmet.ProtustrankaIDrugiAdressOIB_1">DAVID-TRANS jednostavno društvo s ograničenom odgovornošću za trgovinu, prijevoz i proizvodnju, OIB 85868999897, Prvomajska 20, 40000 Novo Selo Na Dravi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DAVID-TRANS jednostavno društvo s ograničenom odgovornošću za trgovinu, prijevoz i proizvodnju</item>
      <item>sudski registar</item>
    </izvorni_sadrzaj>
    <derivirana_varijabla naziv="DomainObject.Predmet.SudioniciListNaziv_1">
      <item>Financijska agencija</item>
      <item>DAVID-TRANS jednostavno društvo s ograničenom odgovornošću za trgovinu, prijevoz i proizvodnju</item>
      <item>sudski registar</item>
    </derivirana_varijabla>
  </DomainObject.Predmet.SudioniciListNaziv>
  <DomainObject.Predmet.SudioniciListAdressOIB>
    <izvorni_sadrzaj>
      <item>Financijska agencija, OIB 85821130368</item>
      <item>DAVID-TRANS jednostavno društvo s ograničenom odgovornošću za trgovinu, prijevoz i proizvodnju, OIB 85868999897, Prvomajska 20,40000 Novo Selo Na Dravi</item>
      <item>sudski registar</item>
    </izvorni_sadrzaj>
    <derivirana_varijabla naziv="DomainObject.Predmet.SudioniciListAdressOIB_1">
      <item>Financijska agencija, OIB 85821130368</item>
      <item>DAVID-TRANS jednostavno društvo s ograničenom odgovornošću za trgovinu, prijevoz i proizvodnju, OIB 85868999897, Prvomajska 20,40000 Novo Selo Na Dravi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25F00-B1DD-49D8-B75E-0391C8C330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2206</properties:Characters>
  <properties:Lines>77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2016-09-19T07:47:00Z</cp:lastPrinted>
  <dcterms:modified xmlns:xsi="http://www.w3.org/2001/XMLSchema-instance" xsi:type="dcterms:W3CDTF">2016-09-19T07:47:00Z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St-678/2016-4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