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ed4f" w14:paraId="37fed4f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21012A">
        <w:t>5409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1012A">
        <w:t>TOP-WOOD d. o. o., Gređani, Gređani 5U, OIB 58510046714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1012A">
        <w:t>TOP-WOOD d. o. o., Gređani, Gređani 5U, OIB 58510046714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21012A">
        <w:t>540916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1012A">
        <w:t>TOP-WOOD d. o. o., Gređani, Gređani 5U, OIB 58510046714</w:t>
      </w:r>
      <w: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21012A">
        <w:t>5409</w:t>
      </w:r>
      <w:r w:rsidR="00D707AE">
        <w:t xml:space="preserve">/16 od </w:t>
      </w:r>
      <w:r w:rsidR="0021012A">
        <w:t>22</w:t>
      </w:r>
      <w:r w:rsidR="00AC775F" w:rsidRPr="00F169F5">
        <w:t>. studenog 2017.</w:t>
      </w:r>
      <w:r w:rsidR="00D707AE" w:rsidRPr="00F169F5">
        <w:t xml:space="preserve">g. </w:t>
      </w:r>
      <w:r w:rsidR="00AC775F" w:rsidRPr="00F169F5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AC775F" w:rsidP="00F169F5" w:rsidR="0021012A">
      <w:pPr>
        <w:ind w:firstLine="708"/>
        <w:jc w:val="both"/>
      </w:pPr>
      <w:r>
        <w:t xml:space="preserve"> Podnositelj prijedloga je pisanim putem dostav</w:t>
      </w:r>
      <w:r w:rsidR="00D707AE">
        <w:t>io očitovanje za ročište (list 7</w:t>
      </w:r>
      <w:r>
        <w:t xml:space="preserve"> spisa) te je u cijelosti ostao kod navoda iz podnesenog prijedloga za otvaranje stečajnog postupka. Zakonski zastupnik dužnika uredno pozvan na ročište nije pristupio,</w:t>
      </w:r>
      <w:r w:rsidR="0021012A">
        <w:t>ali je za isto dostavio pisano očitovanje (list 10 spisa), odnosno pisanu izjavu u kojoj navodi da dužnik nema nikakvu imovinu, te da dužnik već preko godinu dana ne obavlja nikakvu djelatnost.</w:t>
      </w: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21012A">
        <w:t xml:space="preserve"> (list 11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2811D1" w:rsidP="00AC775F" w:rsidR="00AC775F">
      <w:pPr>
        <w:jc w:val="center"/>
      </w:pPr>
      <w:r>
        <w:t>U Zagrebu 17.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9B10A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9B10AE" w:rsidP="008D02DE" w:rsidR="009B10AE">
      <w:r>
        <w:t>Za točnost otpravka-ovlašteni službenik</w:t>
      </w:r>
    </w:p>
    <w:p w:rsidRDefault="009B10AE" w:rsidP="008D02DE" w:rsidR="009B10AE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0A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21012A">
          <w:t>5409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F143F"/>
    <w:rsid w:val="0021012A"/>
    <w:rsid w:val="002811D1"/>
    <w:rsid w:val="002B4A0D"/>
    <w:rsid w:val="009B10AE"/>
    <w:rsid w:val="00AC775F"/>
    <w:rsid w:val="00AF796B"/>
    <w:rsid w:val="00B229F0"/>
    <w:rsid w:val="00CE7E1C"/>
    <w:rsid w:val="00D707AE"/>
    <w:rsid w:val="00F169F5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0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0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0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0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0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0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0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0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St-5409/2016</izvorni_sadrzaj>
    <derivirana_varijabla naziv="DomainObject.Predmet.OznakaBroj_1">St-5409/2016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- WOOD d.o.o. zastupanog po punomoćniku Miljenko Drobac</izvorni_sadrzaj>
    <derivirana_varijabla naziv="DomainObject.Predmet.ProtustrankaFormated_1">  TOP - WOOD d.o.o. zastupanog po punomoćniku Miljenko Drobac</derivirana_varijabla>
  </DomainObject.Predmet.ProtustrankaFormated>
  <DomainObject.Predmet.ProtustrankaFormatedOIB>
    <izvorni_sadrzaj>  TOP - WOOD d.o.o., OIB 58510046714 zastupanog po punomoćniku Miljenko Drobac</izvorni_sadrzaj>
    <derivirana_varijabla naziv="DomainObject.Predmet.ProtustrankaFormatedOIB_1">  TOP - WOOD d.o.o., OIB 58510046714 zastupanog po punomoćniku Miljenko Drobac</derivirana_varijabla>
  </DomainObject.Predmet.ProtustrankaFormatedOIB>
  <DomainObject.Predmet.ProtustrankaFormatedWithAdress>
    <izvorni_sadrzaj> TOP - WOOD d.o.o., Gređani 5 U, 44415 Gređani zastupanog po punomoćniku Miljenko Drobac</izvorni_sadrzaj>
    <derivirana_varijabla naziv="DomainObject.Predmet.ProtustrankaFormatedWithAdress_1"> TOP - WOOD d.o.o., Gređani 5 U, 44415 Gređani zastupanog po punomoćniku Miljenko Drobac</derivirana_varijabla>
  </DomainObject.Predmet.ProtustrankaFormatedWithAdress>
  <DomainObject.Predmet.ProtustrankaFormatedWithAdressOIB>
    <izvorni_sadrzaj> TOP - WOOD d.o.o., OIB 58510046714, Gređani 5 U, 44415 Gređani zastupanog po punomoćniku Miljenko Drobac</izvorni_sadrzaj>
    <derivirana_varijabla naziv="DomainObject.Predmet.ProtustrankaFormatedWithAdressOIB_1"> TOP - WOOD d.o.o., OIB 58510046714, Gređani 5 U, 44415 Gređani zastupanog po punomoćniku Miljenko Drobac</derivirana_varijabla>
  </DomainObject.Predmet.ProtustrankaFormatedWithAdressOIB>
  <DomainObject.Predmet.ProtustrankaWithAdress>
    <izvorni_sadrzaj>TOP - WOOD d.o.o. Gređani 5 U, 44415 Gređani</izvorni_sadrzaj>
    <derivirana_varijabla naziv="DomainObject.Predmet.ProtustrankaWithAdress_1">TOP - WOOD d.o.o. Gređani 5 U, 44415 Gređani</derivirana_varijabla>
  </DomainObject.Predmet.ProtustrankaWithAdress>
  <DomainObject.Predmet.ProtustrankaWithAdressOIB>
    <izvorni_sadrzaj>TOP - WOOD d.o.o., OIB 58510046714, Gređani 5 U, 44415 Gređani</izvorni_sadrzaj>
    <derivirana_varijabla naziv="DomainObject.Predmet.ProtustrankaWithAdressOIB_1">TOP - WOOD d.o.o., OIB 58510046714, Gređani 5 U, 44415 Gređani</derivirana_varijabla>
  </DomainObject.Predmet.ProtustrankaWithAdressOIB>
  <DomainObject.Predmet.ProtustrankaNazivFormated>
    <izvorni_sadrzaj>TOP - WOOD d.o.o.</izvorni_sadrzaj>
    <derivirana_varijabla naziv="DomainObject.Predmet.ProtustrankaNazivFormated_1">TOP - WOOD d.o.o.</derivirana_varijabla>
  </DomainObject.Predmet.ProtustrankaNazivFormated>
  <DomainObject.Predmet.ProtustrankaNazivFormatedOIB>
    <izvorni_sadrzaj>TOP - WOOD d.o.o., OIB 58510046714</izvorni_sadrzaj>
    <derivirana_varijabla naziv="DomainObject.Predmet.ProtustrankaNazivFormatedOIB_1">TOP - WOOD d.o.o., OIB 58510046714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- WOOD d.o.o. zastupanog po punomoćniku Miljenko Drobac</item>
    </izvorni_sadrzaj>
    <derivirana_varijabla naziv="DomainObject.Predmet.ProtuStrankaListFormated_1">
      <item>TOP - WOOD d.o.o. zastupanog po punomoćniku Miljenko Drobac</item>
    </derivirana_varijabla>
  </DomainObject.Predmet.ProtuStrankaListFormated>
  <DomainObject.Predmet.ProtuStrankaListFormatedOIB>
    <izvorni_sadrzaj>
      <item>TOP - WOOD d.o.o., OIB 58510046714 zastupanog po punomoćniku Miljenko Drobac</item>
    </izvorni_sadrzaj>
    <derivirana_varijabla naziv="DomainObject.Predmet.ProtuStrankaListFormatedOIB_1">
      <item>TOP - WOOD d.o.o., OIB 58510046714 zastupanog po punomoćniku Miljenko Drobac</item>
    </derivirana_varijabla>
  </DomainObject.Predmet.ProtuStrankaListFormatedOIB>
  <DomainObject.Predmet.ProtuStrankaListFormatedWithAdress>
    <izvorni_sadrzaj>
      <item>TOP - WOOD d.o.o., Gređani 5 U, 44415 Gređani zastupanog po punomoćniku Miljenko Drobac</item>
    </izvorni_sadrzaj>
    <derivirana_varijabla naziv="DomainObject.Predmet.ProtuStrankaListFormatedWithAdress_1">
      <item>TOP - WOOD d.o.o., Gređani 5 U, 44415 Gređani zastupanog po punomoćniku Miljenko Drobac</item>
    </derivirana_varijabla>
  </DomainObject.Predmet.ProtuStrankaListFormatedWithAdress>
  <DomainObject.Predmet.ProtuStrankaListFormatedWithAdressOIB>
    <izvorni_sadrzaj>
      <item>TOP - WOOD d.o.o., OIB 58510046714, Gređani 5 U, 44415 Gređani zastupanog po punomoćniku Miljenko Drobac</item>
    </izvorni_sadrzaj>
    <derivirana_varijabla naziv="DomainObject.Predmet.ProtuStrankaListFormatedWithAdressOIB_1">
      <item>TOP - WOOD d.o.o., OIB 58510046714, Gređani 5 U, 44415 Gređani zastupanog po punomoćniku Miljenko Drobac</item>
    </derivirana_varijabla>
  </DomainObject.Predmet.ProtuStrankaListFormatedWithAdressOIB>
  <DomainObject.Predmet.ProtuStrankaListNazivFormated>
    <izvorni_sadrzaj>
      <item>TOP - WOOD d.o.o.</item>
    </izvorni_sadrzaj>
    <derivirana_varijabla naziv="DomainObject.Predmet.ProtuStrankaListNazivFormated_1">
      <item>TOP - WOOD d.o.o.</item>
    </derivirana_varijabla>
  </DomainObject.Predmet.ProtuStrankaListNazivFormated>
  <DomainObject.Predmet.ProtuStrankaListNazivFormatedOIB>
    <izvorni_sadrzaj>
      <item>TOP - WOOD d.o.o., OIB 58510046714</item>
    </izvorni_sadrzaj>
    <derivirana_varijabla naziv="DomainObject.Predmet.ProtuStrankaListNazivFormatedOIB_1">
      <item>TOP - WOOD d.o.o., OIB 58510046714</item>
    </derivirana_varijabla>
  </DomainObject.Predmet.ProtuStrankaListNazivFormatedOIB>
  <DomainObject.Predmet.OstaliListFormated>
    <izvorni_sadrzaj>
      <item>Miljenko Drobac punomoćnik sudionika u postupku TOP - WOOD d.o.o.</item>
    </izvorni_sadrzaj>
    <derivirana_varijabla naziv="DomainObject.Predmet.OstaliListFormated_1">
      <item>Miljenko Drobac punomoćnik sudionika u postupku TOP - WOOD d.o.o.</item>
    </derivirana_varijabla>
  </DomainObject.Predmet.OstaliListFormated>
  <DomainObject.Predmet.OstaliListFormatedOIB>
    <izvorni_sadrzaj>
      <item>Miljenko Drobac, OIB 12512912946 punomoćnik sudionika u postupku TOP - WOOD d.o.o.</item>
    </izvorni_sadrzaj>
    <derivirana_varijabla naziv="DomainObject.Predmet.OstaliListFormatedOIB_1">
      <item>Miljenko Drobac, OIB 12512912946 punomoćnik sudionika u postupku TOP - WOOD d.o.o.</item>
    </derivirana_varijabla>
  </DomainObject.Predmet.OstaliListFormatedOIB>
  <DomainObject.Predmet.OstaliListFormatedWithAdress>
    <izvorni_sadrzaj>
      <item>Miljenko Drobac, Gređani 5u, 44415 Gređani punomoćnik sudionika u postupku TOP - WOOD d.o.o.</item>
    </izvorni_sadrzaj>
    <derivirana_varijabla naziv="DomainObject.Predmet.OstaliListFormatedWithAdress_1">
      <item>Miljenko Drobac, Gređani 5u, 44415 Gređani punomoćnik sudionika u postupku TOP - WOOD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TOP - WOOD d.o.o.</item>
    </izvorni_sadrzaj>
    <derivirana_varijabla naziv="DomainObject.Predmet.OstaliListFormatedWithAdressOIB_1">
      <item>Miljenko Drobac, OIB 12512912946, Gređani 5u, 44415 Gređani punomoćnik sudionika u postupku TOP - WOOD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- WOOD d.o.o.</izvorni_sadrzaj>
    <derivirana_varijabla naziv="DomainObject.Predmet.ProtustrankaIDrugi_1">TOP - WOOD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- WOOD d.o.o., OIB 58510046714, Gređani 5 U, 44415 Gređani</izvorni_sadrzaj>
    <derivirana_varijabla naziv="DomainObject.Predmet.ProtustrankaIDrugiAdressOIB_1">TOP - WOOD d.o.o., OIB 58510046714, Gređani 5 U, 44415 Gređani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WOOD d.o.o.</item>
      <item>Miljenko Drobac</item>
    </izvorni_sadrzaj>
    <derivirana_varijabla naziv="DomainObject.Predmet.SudioniciListNaziv_1">
      <item>FINA Regionalni centar Zagreb</item>
      <item>TOP - WOOD d.o.o.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58510046714</item>
      <item>, OIB 12512912946</item>
    </izvorni_sadrzaj>
    <derivirana_varijabla naziv="DomainObject.Predmet.SudioniciListNazivOIB_1">
      <item>, OIB 85821130368</item>
      <item>, OIB 58510046714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3751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2018-01-17T11:44:00Z</dcterms:created>
  <dc:creator>Monika Grbac</dc:creator>
  <cp:lastModifiedBy>Monika Grbac</cp:lastModifiedBy>
  <dcterms:modified xmlns:xsi="http://www.w3.org/2001/XMLSchema-instance" xsi:type="dcterms:W3CDTF">2018-01-17T11:51:00Z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