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1ED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aee0bf" w14:paraId="caee0b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33EBC">
        <w:rPr>
          <w:rFonts w:hAnsi="Times New Roman" w:ascii="Times New Roman"/>
          <w:sz w:val="24"/>
        </w:rPr>
        <w:t>894/14</w:t>
      </w:r>
      <w:r w:rsidR="00B3716F">
        <w:rPr>
          <w:rFonts w:hAnsi="Times New Roman" w:ascii="Times New Roman"/>
          <w:sz w:val="24"/>
        </w:rPr>
        <w:t>-92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D41ED3" w:rsidP="005A4811" w:rsidR="00D41ED3">
      <w:pPr>
        <w:rPr>
          <w:rFonts w:hAnsi="Times New Roman" w:ascii="Times New Roman"/>
          <w:sz w:val="24"/>
        </w:rPr>
      </w:pPr>
    </w:p>
    <w:p w:rsidRDefault="00D41ED3" w:rsidP="005A4811" w:rsidR="00D41ED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C33EBC">
        <w:rPr>
          <w:rFonts w:hAnsi="Times New Roman" w:ascii="Times New Roman"/>
          <w:sz w:val="24"/>
        </w:rPr>
        <w:t xml:space="preserve"> </w:t>
      </w:r>
      <w:r w:rsidR="00C33EBC" w:rsidRPr="00C33EBC">
        <w:rPr>
          <w:rFonts w:hAnsi="Times New Roman" w:ascii="Times New Roman"/>
          <w:sz w:val="24"/>
        </w:rPr>
        <w:t xml:space="preserve">ALUKAL d.o.o. u stečaju,  Zagreb, Utinjska 39, OIB: 36597787302, </w:t>
      </w:r>
      <w:r w:rsidR="007B6F23">
        <w:rPr>
          <w:rFonts w:hAnsi="Times New Roman" w:ascii="Times New Roman"/>
          <w:sz w:val="24"/>
        </w:rPr>
        <w:t>14. ožujka 2018.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C33EBC" w:rsidR="00C33EBC" w:rsidRPr="00C33E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7B6F23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33EBC" w:rsidRPr="00C33EBC">
        <w:rPr>
          <w:rFonts w:cs="Tahoma" w:hAnsi="Times New Roman" w:ascii="Times New Roman"/>
          <w:sz w:val="24"/>
        </w:rPr>
        <w:t xml:space="preserve">(u zemljišnim knjigama upisanog s tvrtkom: </w:t>
      </w:r>
      <w:r w:rsidR="00C33EBC" w:rsidRPr="00C33EBC">
        <w:rPr>
          <w:rFonts w:cs="Tahoma" w:hAnsi="Times New Roman" w:ascii="Times New Roman"/>
          <w:bCs/>
          <w:sz w:val="24"/>
        </w:rPr>
        <w:t>ALU-KAL, TVORNICA RADIJATORA ZAGREB d.o.o.),</w:t>
      </w:r>
      <w:r w:rsidR="00C33EBC" w:rsidRPr="00C33EBC">
        <w:rPr>
          <w:rFonts w:cs="Tahoma" w:hAnsi="Times New Roman" w:ascii="Times New Roman"/>
          <w:b/>
          <w:bCs/>
          <w:sz w:val="24"/>
        </w:rPr>
        <w:t xml:space="preserve"> </w:t>
      </w:r>
      <w:r w:rsidR="00C33EBC" w:rsidRPr="00C33EBC">
        <w:rPr>
          <w:rFonts w:cs="Tahoma" w:hAnsi="Times New Roman" w:ascii="Times New Roman"/>
          <w:sz w:val="24"/>
        </w:rPr>
        <w:t xml:space="preserve"> upisanih u: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  <w:t xml:space="preserve">a) </w:t>
      </w:r>
      <w:r w:rsidRPr="00C33EBC">
        <w:rPr>
          <w:rFonts w:cs="Tahoma" w:hAnsi="Times New Roman" w:ascii="Times New Roman"/>
          <w:sz w:val="24"/>
          <w:u w:val="single"/>
        </w:rPr>
        <w:t>zk. ul. 3235 k.o. Klara, čkbr. 1784/1</w:t>
      </w:r>
      <w:r w:rsidRPr="00C33EBC">
        <w:rPr>
          <w:rFonts w:cs="Tahoma" w:hAnsi="Times New Roman" w:ascii="Times New Roman"/>
          <w:sz w:val="24"/>
        </w:rPr>
        <w:t xml:space="preserve"> – Zgrada br. 39/I i 1 zgrada i tvorničko-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dvorište od 2339 m2, 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</w:t>
      </w:r>
      <w:r w:rsidRPr="00C33EBC">
        <w:rPr>
          <w:rFonts w:cs="Tahoma" w:hAnsi="Times New Roman" w:ascii="Times New Roman"/>
          <w:sz w:val="24"/>
        </w:rPr>
        <w:t xml:space="preserve">b) </w:t>
      </w:r>
      <w:r w:rsidRPr="00C33EBC">
        <w:rPr>
          <w:rFonts w:cs="Tahoma" w:hAnsi="Times New Roman" w:ascii="Times New Roman"/>
          <w:sz w:val="24"/>
          <w:u w:val="single"/>
        </w:rPr>
        <w:t>zk. ul. 3649 k.o. Klara, čkbr. 1787/7</w:t>
      </w:r>
      <w:r w:rsidRPr="00C33EBC">
        <w:rPr>
          <w:rFonts w:cs="Tahoma" w:hAnsi="Times New Roman" w:ascii="Times New Roman"/>
          <w:sz w:val="24"/>
        </w:rPr>
        <w:t xml:space="preserve"> - Tvornička zgrada br. 39, 1 zgrada i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tvorničko dvorište u Utinjskoj ulici od 2772 m2, ETAŽNO VLASNIŠTVO: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b1) Poduložak 1 – 1. etaža 91.61/100 – Skup poslovnih prostorija u prizemlju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</w:t>
      </w:r>
      <w:r>
        <w:rPr>
          <w:rFonts w:cs="Tahoma" w:hAnsi="Times New Roman" w:ascii="Times New Roman"/>
          <w:sz w:val="24"/>
        </w:rPr>
        <w:t xml:space="preserve">  </w:t>
      </w:r>
      <w:r w:rsidRPr="00C33EBC">
        <w:rPr>
          <w:rFonts w:cs="Tahoma" w:hAnsi="Times New Roman" w:ascii="Times New Roman"/>
          <w:sz w:val="24"/>
        </w:rPr>
        <w:t>i na I (prvom) katu ukupne površine 2244,32 m2 (u nacrtu obojeno žuto),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b2) Poduložak 2 – 2. etaža 4.9/100 – Skup poslovnih prostorija u prizemlju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 ukupne površine 120,13 m2 (u nacrtu obojeno zeleno),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b3) Poduložak 3 – 3. etaža 3.49/100 – Skup poslovnih prostorija na I (prvom)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katu ukupne površine 85,51 m2 (u nacrtu obojeno plavo),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</w:t>
      </w:r>
      <w:r w:rsidRPr="00C33EBC">
        <w:rPr>
          <w:rFonts w:cs="Tahoma" w:hAnsi="Times New Roman" w:ascii="Times New Roman"/>
          <w:sz w:val="24"/>
        </w:rPr>
        <w:t xml:space="preserve">c)  </w:t>
      </w:r>
      <w:r w:rsidRPr="00C33EBC">
        <w:rPr>
          <w:rFonts w:cs="Tahoma" w:hAnsi="Times New Roman" w:ascii="Times New Roman"/>
          <w:sz w:val="24"/>
          <w:u w:val="single"/>
        </w:rPr>
        <w:t>zk. ul. 3224 k.o. Klara, čkbr. 1784/12</w:t>
      </w:r>
      <w:r w:rsidRPr="00C33EBC">
        <w:rPr>
          <w:rFonts w:cs="Tahoma" w:hAnsi="Times New Roman" w:ascii="Times New Roman"/>
          <w:sz w:val="24"/>
        </w:rPr>
        <w:t xml:space="preserve"> – Put od 98 m2,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Pr="00C33EBC">
        <w:rPr>
          <w:rFonts w:cs="Tahoma" w:hAnsi="Times New Roman" w:ascii="Times New Roman"/>
          <w:sz w:val="24"/>
        </w:rPr>
        <w:t xml:space="preserve">d) </w:t>
      </w:r>
      <w:r w:rsidRPr="00C33EBC">
        <w:rPr>
          <w:rFonts w:cs="Tahoma" w:hAnsi="Times New Roman" w:ascii="Times New Roman"/>
          <w:sz w:val="24"/>
          <w:u w:val="single"/>
        </w:rPr>
        <w:t>zk. ul. 3124 k.o. Klara, čkbr. 1784/6</w:t>
      </w:r>
      <w:r w:rsidRPr="00C33EBC">
        <w:rPr>
          <w:rFonts w:cs="Tahoma" w:hAnsi="Times New Roman" w:ascii="Times New Roman"/>
          <w:sz w:val="24"/>
        </w:rPr>
        <w:t xml:space="preserve"> – Put Otočec od 263 m2 – SUVLASNIČKI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b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UDIO: 263/789.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3EBC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3EBC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3EBC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C33EBC">
        <w:rPr>
          <w:rFonts w:cs="Tahoma" w:hAnsi="Times New Roman" w:ascii="Times New Roman"/>
          <w:b/>
          <w:sz w:val="24"/>
          <w:u w:val="single"/>
        </w:rPr>
        <w:t>1</w:t>
      </w:r>
      <w:r w:rsidR="003C6099">
        <w:rPr>
          <w:rFonts w:cs="Tahoma" w:hAnsi="Times New Roman" w:ascii="Times New Roman"/>
          <w:b/>
          <w:sz w:val="24"/>
          <w:u w:val="single"/>
        </w:rPr>
        <w:t>1</w:t>
      </w:r>
      <w:r w:rsidR="00C33EBC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C6099">
        <w:rPr>
          <w:rFonts w:cs="Tahoma" w:hAnsi="Times New Roman" w:ascii="Times New Roman"/>
          <w:b/>
          <w:sz w:val="24"/>
          <w:u w:val="single"/>
        </w:rPr>
        <w:t>travnja</w:t>
      </w:r>
      <w:r w:rsidR="00C33EBC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C6099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E765E">
        <w:rPr>
          <w:rFonts w:cs="Tahoma" w:hAnsi="Times New Roman" w:ascii="Times New Roman"/>
          <w:b/>
          <w:sz w:val="24"/>
          <w:u w:val="single"/>
        </w:rPr>
        <w:t>11</w:t>
      </w:r>
      <w:r w:rsidR="003C6099">
        <w:rPr>
          <w:rFonts w:cs="Tahoma" w:hAnsi="Times New Roman" w:ascii="Times New Roman"/>
          <w:b/>
          <w:sz w:val="24"/>
          <w:u w:val="single"/>
        </w:rPr>
        <w:t>,45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C6099">
        <w:rPr>
          <w:rFonts w:cs="Tahoma" w:hAnsi="Times New Roman" w:ascii="Times New Roman"/>
          <w:sz w:val="24"/>
        </w:rPr>
        <w:t>100</w:t>
      </w:r>
      <w:r w:rsidR="00CD5D35">
        <w:rPr>
          <w:rFonts w:cs="Tahoma" w:hAnsi="Times New Roman" w:ascii="Times New Roman"/>
          <w:sz w:val="24"/>
        </w:rPr>
        <w:t xml:space="preserve"> (</w:t>
      </w:r>
      <w:r w:rsidR="003C6099">
        <w:rPr>
          <w:rFonts w:cs="Tahoma" w:hAnsi="Times New Roman" w:ascii="Times New Roman"/>
          <w:sz w:val="24"/>
        </w:rPr>
        <w:t>Velika</w:t>
      </w:r>
      <w:r w:rsidR="00CD5D35">
        <w:rPr>
          <w:rFonts w:cs="Tahoma" w:hAnsi="Times New Roman" w:ascii="Times New Roman"/>
          <w:sz w:val="24"/>
        </w:rPr>
        <w:t xml:space="preserve"> dvorana) 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C3A1B">
        <w:rPr>
          <w:rFonts w:cs="Tahoma" w:hAnsi="Times New Roman" w:ascii="Times New Roman"/>
          <w:sz w:val="24"/>
        </w:rPr>
        <w:t xml:space="preserve">od </w:t>
      </w:r>
      <w:r w:rsidR="00F6484B">
        <w:rPr>
          <w:rFonts w:cs="Tahoma" w:hAnsi="Times New Roman" w:ascii="Times New Roman"/>
          <w:b/>
          <w:sz w:val="24"/>
        </w:rPr>
        <w:t>5</w:t>
      </w:r>
      <w:r w:rsidR="00CC3A1B" w:rsidRPr="00CC3A1B">
        <w:rPr>
          <w:rFonts w:cs="Tahoma" w:hAnsi="Times New Roman" w:ascii="Times New Roman"/>
          <w:b/>
          <w:sz w:val="24"/>
        </w:rPr>
        <w:t>.</w:t>
      </w:r>
      <w:r w:rsidR="003C6099">
        <w:rPr>
          <w:rFonts w:cs="Tahoma" w:hAnsi="Times New Roman" w:ascii="Times New Roman"/>
          <w:b/>
          <w:sz w:val="24"/>
        </w:rPr>
        <w:t>000</w:t>
      </w:r>
      <w:r w:rsidR="00CC3A1B" w:rsidRPr="00CC3A1B">
        <w:rPr>
          <w:rFonts w:cs="Tahoma" w:hAnsi="Times New Roman" w:ascii="Times New Roman"/>
          <w:b/>
          <w:sz w:val="24"/>
        </w:rPr>
        <w:t>.000,00 kuna.</w:t>
      </w:r>
      <w:r w:rsidR="00CC3A1B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D5D35" w:rsidRPr="00CD5D35">
        <w:rPr>
          <w:rFonts w:cs="Tahoma" w:hAnsi="Times New Roman" w:ascii="Times New Roman"/>
          <w:b/>
          <w:sz w:val="24"/>
        </w:rPr>
        <w:t>100.000,00</w:t>
      </w:r>
      <w:r w:rsidRPr="00CD5D35">
        <w:rPr>
          <w:rFonts w:cs="Tahoma" w:hAnsi="Times New Roman" w:ascii="Times New Roman"/>
          <w:b/>
          <w:sz w:val="24"/>
        </w:rPr>
        <w:t xml:space="preserve"> </w:t>
      </w:r>
      <w:r w:rsidR="00555835" w:rsidRPr="00CD5D35">
        <w:rPr>
          <w:rFonts w:cs="Tahoma" w:hAnsi="Times New Roman" w:ascii="Times New Roman"/>
          <w:b/>
          <w:sz w:val="24"/>
        </w:rPr>
        <w:t>kuna</w:t>
      </w:r>
      <w:r w:rsidR="00CD5D35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D41ED3">
        <w:rPr>
          <w:rFonts w:cs="Tahoma" w:hAnsi="Times New Roman" w:ascii="Times New Roman"/>
          <w:sz w:val="24"/>
        </w:rPr>
        <w:t xml:space="preserve">depozitni račun 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CD5D35">
        <w:rPr>
          <w:rFonts w:cs="Tahoma" w:hAnsi="Times New Roman" w:ascii="Times New Roman"/>
          <w:sz w:val="24"/>
        </w:rPr>
        <w:t xml:space="preserve"> 894-14,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>St-894/14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D41ED3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F6484B">
        <w:rPr>
          <w:rFonts w:cs="Tahoma" w:hAnsi="Times New Roman" w:ascii="Times New Roman"/>
          <w:sz w:val="24"/>
        </w:rPr>
        <w:t xml:space="preserve">pravomoćnosti rješenja o dosudi. 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D41ED3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CD5D3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CD5D3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D5D35">
        <w:rPr>
          <w:rFonts w:cs="Tahoma" w:hAnsi="Times New Roman" w:ascii="Times New Roman"/>
          <w:sz w:val="24"/>
        </w:rPr>
        <w:t>098/130-1186.</w:t>
      </w:r>
    </w:p>
    <w:p w:rsidRDefault="00E371FD" w:rsidP="006E6721" w:rsidR="006E6721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CD5D3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CD5D35">
        <w:rPr>
          <w:rFonts w:cs="Tahoma" w:hAnsi="Times New Roman" w:ascii="Times New Roman"/>
          <w:sz w:val="24"/>
        </w:rPr>
        <w:t>ica</w:t>
      </w:r>
      <w:r w:rsidR="00F6484B">
        <w:rPr>
          <w:rFonts w:cs="Tahoma" w:hAnsi="Times New Roman" w:ascii="Times New Roman"/>
          <w:sz w:val="24"/>
        </w:rPr>
        <w:t xml:space="preserve"> se upućuje da </w:t>
      </w:r>
      <w:r w:rsidR="006E6721">
        <w:rPr>
          <w:rFonts w:cs="Tahoma" w:hAnsi="Times New Roman" w:ascii="Times New Roman"/>
          <w:sz w:val="24"/>
        </w:rPr>
        <w:t>i</w:t>
      </w:r>
      <w:r w:rsidR="006E6721" w:rsidRPr="006E6721">
        <w:rPr>
          <w:rFonts w:cs="Tahoma" w:hAnsi="Times New Roman" w:ascii="Times New Roman"/>
          <w:sz w:val="24"/>
        </w:rPr>
        <w:t>sti dostavi nadležnim tijelima radi evidentiranja u Očevidniku nekretnina i pokretnina koje se prodaju u ovršnom i stečajnom postupku</w:t>
      </w:r>
      <w:r w:rsidR="006E6721">
        <w:rPr>
          <w:rFonts w:cs="Tahoma" w:hAnsi="Times New Roman" w:ascii="Times New Roman"/>
          <w:sz w:val="24"/>
        </w:rPr>
        <w:t>.</w:t>
      </w:r>
    </w:p>
    <w:p w:rsidRDefault="00310AAD" w:rsidP="006E6721" w:rsidR="00296403" w:rsidRPr="00AA0757">
      <w:pPr>
        <w:ind w:left="567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E6721">
        <w:rPr>
          <w:rFonts w:cs="Tahoma" w:hAnsi="Times New Roman" w:ascii="Times New Roman"/>
          <w:sz w:val="24"/>
        </w:rPr>
        <w:t>14. ožujka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6E6721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7519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75194" w:rsidP="00310AAD" w:rsidR="0017519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175194" w:rsidP="00175194" w:rsidR="00D4749B" w:rsidRPr="00AA0757">
      <w:pPr>
        <w:ind w:firstLine="720" w:left="43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Za točnost otpravka ovlašteni službenik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</w:t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75194">
      <w:pPr>
        <w:rPr>
          <w:rFonts w:cs="Tahoma" w:hAnsi="Times New Roman" w:ascii="Times New Roman"/>
          <w:color w:themeColor="background1" w:val="FFFFFF"/>
          <w:sz w:val="24"/>
        </w:rPr>
      </w:pPr>
      <w:r w:rsidRPr="0017519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751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5194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CD5D35" w:rsidRPr="00175194">
        <w:rPr>
          <w:rFonts w:cs="Tahoma" w:hAnsi="Times New Roman" w:ascii="Times New Roman"/>
          <w:color w:themeColor="background1" w:val="FFFFFF"/>
          <w:sz w:val="24"/>
        </w:rPr>
        <w:t>j</w:t>
      </w:r>
      <w:r w:rsidRPr="00175194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CD5D35" w:rsidRPr="00175194">
        <w:rPr>
          <w:rFonts w:cs="Tahoma" w:hAnsi="Times New Roman" w:ascii="Times New Roman"/>
          <w:color w:themeColor="background1" w:val="FFFFFF"/>
          <w:sz w:val="24"/>
        </w:rPr>
        <w:t>ici</w:t>
      </w:r>
      <w:r w:rsidR="00D41ED3" w:rsidRPr="00175194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1751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5194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CD5D35" w:rsidRPr="00175194">
        <w:rPr>
          <w:rFonts w:cs="Tahoma" w:hAnsi="Times New Roman" w:ascii="Times New Roman"/>
          <w:color w:themeColor="background1" w:val="FFFFFF"/>
          <w:sz w:val="24"/>
        </w:rPr>
        <w:t xml:space="preserve"> Zagrebu</w:t>
      </w:r>
      <w:r w:rsidRPr="00175194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175194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175194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175194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D5D35" w:rsidP="00CD5D35" w:rsidR="00CD5D35" w:rsidRPr="001751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5194">
        <w:rPr>
          <w:rFonts w:cs="Tahoma" w:hAnsi="Times New Roman" w:ascii="Times New Roman"/>
          <w:color w:themeColor="background1" w:val="FFFFFF"/>
          <w:sz w:val="24"/>
        </w:rPr>
        <w:t>Centar banka d.</w:t>
      </w:r>
      <w:r w:rsidR="006C5600" w:rsidRPr="00175194">
        <w:rPr>
          <w:rFonts w:cs="Tahoma" w:hAnsi="Times New Roman" w:ascii="Times New Roman"/>
          <w:color w:themeColor="background1" w:val="FFFFFF"/>
          <w:sz w:val="24"/>
        </w:rPr>
        <w:t>d. u stečaju, Zagreb, Heinzelova 47A</w:t>
      </w:r>
    </w:p>
    <w:p w:rsidRDefault="00CD5D35" w:rsidP="00CD5D35" w:rsidR="00310AAD" w:rsidRPr="001751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5194">
        <w:rPr>
          <w:rFonts w:cs="Tahoma" w:hAnsi="Times New Roman" w:ascii="Times New Roman"/>
          <w:color w:themeColor="background1" w:val="FFFFFF"/>
          <w:sz w:val="24"/>
        </w:rPr>
        <w:t>Hrvatska banka za obnovu i razvitak d.d. Zagreb, Strossmayerov trg 9</w:t>
      </w:r>
    </w:p>
    <w:p w:rsidRDefault="00CD5D35" w:rsidP="00310AAD" w:rsidR="00310AAD" w:rsidRPr="001751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75194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175194">
        <w:rPr>
          <w:rFonts w:cs="Tahoma" w:hAnsi="Times New Roman" w:ascii="Times New Roman"/>
          <w:color w:themeColor="background1" w:val="FFFFFF"/>
          <w:sz w:val="24"/>
        </w:rPr>
        <w:t>-</w:t>
      </w:r>
      <w:r w:rsidR="00310AAD" w:rsidRPr="00175194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175194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175194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17519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EBF" w:rsidR="00112EBF">
      <w:r>
        <w:separator/>
      </w:r>
    </w:p>
  </w:endnote>
  <w:endnote w:id="0" w:type="continuationSeparator">
    <w:p w:rsidRDefault="00112EBF" w:rsidR="0011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EBF" w:rsidR="00112EBF">
      <w:r>
        <w:separator/>
      </w:r>
    </w:p>
  </w:footnote>
  <w:footnote w:id="0" w:type="continuationSeparator">
    <w:p w:rsidRDefault="00112EBF" w:rsidR="00112E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E2BA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CD5D35">
      <w:rPr>
        <w:rFonts w:hAnsi="Times New Roman" w:ascii="Times New Roman"/>
        <w:szCs w:val="22"/>
      </w:rPr>
      <w:t>894/14</w:t>
    </w:r>
    <w:r w:rsidR="00B3716F">
      <w:rPr>
        <w:rFonts w:hAnsi="Times New Roman" w:ascii="Times New Roman"/>
        <w:szCs w:val="22"/>
      </w:rPr>
      <w:t>-92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EB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2EBF"/>
    <w:rsid w:val="001149D5"/>
    <w:rsid w:val="001241C1"/>
    <w:rsid w:val="00127D3D"/>
    <w:rsid w:val="00133B49"/>
    <w:rsid w:val="00153260"/>
    <w:rsid w:val="00164FDA"/>
    <w:rsid w:val="00170A13"/>
    <w:rsid w:val="00175194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8627B"/>
    <w:rsid w:val="00296403"/>
    <w:rsid w:val="002A5538"/>
    <w:rsid w:val="002B091E"/>
    <w:rsid w:val="002B2A2A"/>
    <w:rsid w:val="002C1105"/>
    <w:rsid w:val="002E2BA6"/>
    <w:rsid w:val="002F2B36"/>
    <w:rsid w:val="00310AAD"/>
    <w:rsid w:val="00317346"/>
    <w:rsid w:val="00317DF9"/>
    <w:rsid w:val="00327EA7"/>
    <w:rsid w:val="00334965"/>
    <w:rsid w:val="003362FF"/>
    <w:rsid w:val="00337EE1"/>
    <w:rsid w:val="003545B4"/>
    <w:rsid w:val="00360318"/>
    <w:rsid w:val="0036625F"/>
    <w:rsid w:val="0038772B"/>
    <w:rsid w:val="003B3623"/>
    <w:rsid w:val="003B4319"/>
    <w:rsid w:val="003C3ECA"/>
    <w:rsid w:val="003C6099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765E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C5600"/>
    <w:rsid w:val="006E1347"/>
    <w:rsid w:val="006E1E9D"/>
    <w:rsid w:val="006E52BB"/>
    <w:rsid w:val="006E6721"/>
    <w:rsid w:val="006F288B"/>
    <w:rsid w:val="0070227B"/>
    <w:rsid w:val="007160D0"/>
    <w:rsid w:val="00735E39"/>
    <w:rsid w:val="00736971"/>
    <w:rsid w:val="007664ED"/>
    <w:rsid w:val="00776FD1"/>
    <w:rsid w:val="00791B9D"/>
    <w:rsid w:val="007B6F23"/>
    <w:rsid w:val="007B75AF"/>
    <w:rsid w:val="007C19FB"/>
    <w:rsid w:val="007C33C9"/>
    <w:rsid w:val="007E0A65"/>
    <w:rsid w:val="007E3B92"/>
    <w:rsid w:val="007E6BFA"/>
    <w:rsid w:val="007F048E"/>
    <w:rsid w:val="007F7571"/>
    <w:rsid w:val="008115C4"/>
    <w:rsid w:val="008217D5"/>
    <w:rsid w:val="008A516D"/>
    <w:rsid w:val="008B1941"/>
    <w:rsid w:val="008B1BEC"/>
    <w:rsid w:val="008B6BCE"/>
    <w:rsid w:val="008C4232"/>
    <w:rsid w:val="008F7361"/>
    <w:rsid w:val="008F78C6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12506"/>
    <w:rsid w:val="00A23DC2"/>
    <w:rsid w:val="00A25446"/>
    <w:rsid w:val="00A62482"/>
    <w:rsid w:val="00A74130"/>
    <w:rsid w:val="00AA0757"/>
    <w:rsid w:val="00AA373E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3716F"/>
    <w:rsid w:val="00B52117"/>
    <w:rsid w:val="00B5633F"/>
    <w:rsid w:val="00BB50B4"/>
    <w:rsid w:val="00BD4323"/>
    <w:rsid w:val="00C15792"/>
    <w:rsid w:val="00C172D4"/>
    <w:rsid w:val="00C2297B"/>
    <w:rsid w:val="00C32C1D"/>
    <w:rsid w:val="00C33EBC"/>
    <w:rsid w:val="00C40290"/>
    <w:rsid w:val="00C439A0"/>
    <w:rsid w:val="00C531B2"/>
    <w:rsid w:val="00C7054C"/>
    <w:rsid w:val="00C7246B"/>
    <w:rsid w:val="00C74832"/>
    <w:rsid w:val="00C93F35"/>
    <w:rsid w:val="00CA69C6"/>
    <w:rsid w:val="00CC37E6"/>
    <w:rsid w:val="00CC3A1B"/>
    <w:rsid w:val="00CD5D35"/>
    <w:rsid w:val="00CF1387"/>
    <w:rsid w:val="00CF419D"/>
    <w:rsid w:val="00D07094"/>
    <w:rsid w:val="00D12ED3"/>
    <w:rsid w:val="00D17C0C"/>
    <w:rsid w:val="00D41ED3"/>
    <w:rsid w:val="00D4749B"/>
    <w:rsid w:val="00D54DB0"/>
    <w:rsid w:val="00D656FA"/>
    <w:rsid w:val="00D8421D"/>
    <w:rsid w:val="00DA1E5F"/>
    <w:rsid w:val="00DB5644"/>
    <w:rsid w:val="00DE3115"/>
    <w:rsid w:val="00E066CE"/>
    <w:rsid w:val="00E076E3"/>
    <w:rsid w:val="00E10E99"/>
    <w:rsid w:val="00E13F3C"/>
    <w:rsid w:val="00E24412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94592"/>
    <w:rsid w:val="00EA0453"/>
    <w:rsid w:val="00EA52A1"/>
    <w:rsid w:val="00ED7327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6484B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E2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BA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E2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A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 zastupanog po punomoćniku Irena Mesiček</izvorni_sadrzaj>
    <derivirana_varijabla naziv="DomainObject.Predmet.ProtustrankaFormated_1">  ALUKAL d.o.o. zastupanog po punomoćniku Irena Mesiček</derivirana_varijabla>
  </DomainObject.Predmet.ProtustrankaFormated>
  <DomainObject.Predmet.ProtustrankaFormatedOIB>
    <izvorni_sadrzaj>  ALUKAL d.o.o., OIB 36597787302 zastupanog po punomoćniku Irena Mesiček</izvorni_sadrzaj>
    <derivirana_varijabla naziv="DomainObject.Predmet.ProtustrankaFormatedOIB_1">  ALUKAL d.o.o., OIB 36597787302 zastupanog po punomoćniku Irena Mesiček</derivirana_varijabla>
  </DomainObject.Predmet.ProtustrankaFormatedOIB>
  <DomainObject.Predmet.ProtustrankaFormatedWithAdress>
    <izvorni_sadrzaj> ALUKAL d.o.o., Utinjska 39, 10000 Zagreb zastupanog po punomoćniku Irena Mesiček</izvorni_sadrzaj>
    <derivirana_varijabla naziv="DomainObject.Predmet.ProtustrankaFormatedWithAdress_1"> ALUKAL d.o.o., Utinjska 39, 10000 Zagreb zastupanog po punomoćniku Irena Mesiček</derivirana_varijabla>
  </DomainObject.Predmet.ProtustrankaFormatedWithAdress>
  <DomainObject.Predmet.ProtustrankaFormatedWithAdressOIB>
    <izvorni_sadrzaj> ALUKAL d.o.o., OIB 36597787302, Utinjska 39, 10000 Zagreb zastupanog po punomoćniku Irena Mesiček</izvorni_sadrzaj>
    <derivirana_varijabla naziv="DomainObject.Predmet.ProtustrankaFormatedWithAdressOIB_1"> ALUKAL d.o.o., OIB 36597787302, Utinjska 39, 10000 Zagreb zastupanog po punomoćniku Irena Mesiček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</izvorni_sadrzaj>
    <derivirana_varijabla naziv="DomainObject.Predmet.StrankaFormated_1">  Tomislav Kokelj zastupanog po punomoćniku Igor Savić; Davorka Tvrdeić</derivirana_varijabla>
  </DomainObject.Predmet.StrankaFormated>
  <DomainObject.Predmet.StrankaFormatedOIB>
    <izvorni_sadrzaj>  Tomislav Kokelj, OIB 41370841544 zastupanog po punomoćniku Igor Savić; Davorka Tvrdeić, OIB 03773210339</izvorni_sadrzaj>
    <derivirana_varijabla naziv="DomainObject.Predmet.StrankaFormatedOIB_1">  Tomislav Kokelj, OIB 41370841544 zastupanog po punomoćniku Igor Savić; Davorka Tvrdeić, OIB 03773210339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</izvorni_sadrzaj>
    <derivirana_varijabla naziv="DomainObject.Predmet.StrankaFormatedWithAdress_1"> Tomislav Kokelj, II. NJIVICE 20A, 10000 Zagreb zastupanog po punomoćniku Igor Savić; Davorka Tvrdeić, Zvonigradska Ulica 43, 10000 Zagreb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</derivirana_varijabla>
  </DomainObject.Predmet.StrankaFormatedWithAdressOIB>
  <DomainObject.Predmet.StrankaWithAdress>
    <izvorni_sadrzaj>Tomislav Kokelj II. NJIVICE 20A,10000 Zagreb,Davorka Tvrdeić Zvonigradska Ulica 43,10000 Zagreb</izvorni_sadrzaj>
    <derivirana_varijabla naziv="DomainObject.Predmet.StrankaWithAdress_1">Tomislav Kokelj II. NJIVICE 20A,10000 Zagreb,Davorka Tvrdeić Zvonigradska Ulica 43,10000 Zagreb</derivirana_varijabla>
  </DomainObject.Predmet.StrankaWithAdress>
  <DomainObject.Predmet.StrankaWithAdressOIB>
    <izvorni_sadrzaj>Tomislav Kokelj, OIB 41370841544, II. NJIVICE 20A,10000 Zagreb,Davorka Tvrdeić, OIB 03773210339, Zvonigradska Ulica 43,10000 Zagreb</izvorni_sadrzaj>
    <derivirana_varijabla naziv="DomainObject.Predmet.StrankaWithAdressOIB_1">Tomislav Kokelj, OIB 41370841544, II. NJIVICE 20A,10000 Zagreb,Davorka Tvrdeić, OIB 03773210339, Zvonigradska Ulica 43,10000 Zagreb</derivirana_varijabla>
  </DomainObject.Predmet.StrankaWithAdressOIB>
  <DomainObject.Predmet.StrankaNazivFormated>
    <izvorni_sadrzaj>Tomislav Kokelj,Davorka Tvrdeić</izvorni_sadrzaj>
    <derivirana_varijabla naziv="DomainObject.Predmet.StrankaNazivFormated_1">Tomislav Kokelj,Davorka Tvrdeić</derivirana_varijabla>
  </DomainObject.Predmet.StrankaNazivFormated>
  <DomainObject.Predmet.StrankaNazivFormatedOIB>
    <izvorni_sadrzaj>Tomislav Kokelj, OIB 41370841544,Davorka Tvrdeić, OIB 03773210339</izvorni_sadrzaj>
    <derivirana_varijabla naziv="DomainObject.Predmet.StrankaNazivFormatedOIB_1">Tomislav Kokelj, OIB 41370841544,Davorka Tvrdeić, OIB 03773210339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Tomislav Kokelj zastupanog po punomoćniku Igor Savić</item>
      <item>Davorka Tvrdeić</item>
    </izvorni_sadrzaj>
    <derivirana_varijabla naziv="DomainObject.Predmet.StrankaListFormated_1">
      <item>Tomislav Kokelj zastupanog po punomoćniku Igor Savić</item>
      <item>Davorka Tvrdeić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</izvorni_sadrzaj>
    <derivirana_varijabla naziv="DomainObject.Predmet.StrankaListFormatedOIB_1">
      <item>Tomislav Kokelj, OIB 41370841544 zastupanog po punomoćniku Igor Savić</item>
      <item>Davorka Tvrdeić, OIB 03773210339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</derivirana_varijabla>
  </DomainObject.Predmet.StrankaListFormatedWithAdressOIB>
  <DomainObject.Predmet.StrankaListNazivFormated>
    <izvorni_sadrzaj>
      <item>Tomislav Kokelj</item>
      <item>Davorka Tvrdeić</item>
    </izvorni_sadrzaj>
    <derivirana_varijabla naziv="DomainObject.Predmet.StrankaListNazivFormated_1">
      <item>Tomislav Kokelj</item>
      <item>Davorka Tvrdeić</item>
    </derivirana_varijabla>
  </DomainObject.Predmet.StrankaListNazivFormated>
  <DomainObject.Predmet.StrankaListNazivFormatedOIB>
    <izvorni_sadrzaj>
      <item>Tomislav Kokelj, OIB 41370841544</item>
      <item>Davorka Tvrdeić, OIB 03773210339</item>
    </izvorni_sadrzaj>
    <derivirana_varijabla naziv="DomainObject.Predmet.StrankaListNazivFormatedOIB_1">
      <item>Tomislav Kokelj, OIB 41370841544</item>
      <item>Davorka Tvrdeić, OIB 03773210339</item>
    </derivirana_varijabla>
  </DomainObject.Predmet.StrankaListNazivFormatedOIB>
  <DomainObject.Predmet.ProtuStrankaListFormated>
    <izvorni_sadrzaj>
      <item>ALUKAL d.o.o. zastupanog po punomoćniku Irena Mesiček</item>
    </izvorni_sadrzaj>
    <derivirana_varijabla naziv="DomainObject.Predmet.ProtuStrankaListFormated_1">
      <item>ALUKAL d.o.o. zastupanog po punomoćniku Irena Mesiček</item>
    </derivirana_varijabla>
  </DomainObject.Predmet.ProtuStrankaListFormated>
  <DomainObject.Predmet.ProtuStrankaListFormatedOIB>
    <izvorni_sadrzaj>
      <item>ALUKAL d.o.o., OIB 36597787302 zastupanog po punomoćniku Irena Mesiček</item>
    </izvorni_sadrzaj>
    <derivirana_varijabla naziv="DomainObject.Predmet.ProtuStrankaListFormatedOIB_1">
      <item>ALUKAL d.o.o., OIB 36597787302 zastupanog po punomoćniku Irena Mesiček</item>
    </derivirana_varijabla>
  </DomainObject.Predmet.ProtuStrankaListFormatedOIB>
  <DomainObject.Predmet.ProtuStrankaListFormatedWithAdress>
    <izvorni_sadrzaj>
      <item>ALUKAL d.o.o., Utinjska 39, 10000 Zagreb zastupanog po punomoćniku Irena Mesiček</item>
    </izvorni_sadrzaj>
    <derivirana_varijabla naziv="DomainObject.Predmet.ProtuStrankaListFormatedWithAdress_1">
      <item>ALUKAL d.o.o., Utinjska 39, 10000 Zagreb zastupanog po punomoćniku Irena Mesiček</item>
    </derivirana_varijabla>
  </DomainObject.Predmet.ProtuStrankaListFormatedWithAdress>
  <DomainObject.Predmet.ProtuStrankaListFormatedWithAdressOIB>
    <izvorni_sadrzaj>
      <item>ALUKAL d.o.o., OIB 36597787302, Utinjska 39, 10000 Zagreb zastupanog po punomoćniku Irena Mesiček</item>
    </izvorni_sadrzaj>
    <derivirana_varijabla naziv="DomainObject.Predmet.ProtuStrankaListFormatedWithAdressOIB_1">
      <item>ALUKAL d.o.o., OIB 36597787302, Utinjska 39, 10000 Zagreb zastupanog po punomoćniku Irena Mesiček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  <item>Irena Mesiček punomoćnik sudionika u postupku ALUKAL d.o.o.</item>
    </izvorni_sadrzaj>
    <derivirana_varijabla naziv="DomainObject.Predmet.OstaliListFormated_1">
      <item>Igor Savić punomoćnik sudionika u postupku Tomislav Kokelj</item>
      <item>Tomislav Profozić</item>
      <item>Mirjana Zuzija</item>
      <item>Irena Mesiček punomoćnik sudionika u postupku ALUKAL d.o.o.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  <item>Irena Mesiček punomoćnik sudionika u postupku ALUKAL d.o.o.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  <item>Irena Mesiček punomoćnik sudionika u postupku ALUKAL d.o.o.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derivirana_varijabla>
  </DomainObject.Predmet.OstaliListFormatedWithAdressOIB>
  <DomainObject.Predmet.OstaliListNazivFormated>
    <izvorni_sadrzaj>
      <item>Igor Savić</item>
      <item>Tomislav Profozić</item>
      <item>Mirjana Zuzija</item>
      <item>Irena Mesiček</item>
    </izvorni_sadrzaj>
    <derivirana_varijabla naziv="DomainObject.Predmet.OstaliListNazivFormated_1">
      <item>Igor Savić</item>
      <item>Tomislav Profozić</item>
      <item>Mirjana Zuzija</item>
      <item>Irena Mesiček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  <item>Irena Mesiček</item>
    </izvorni_sadrzaj>
    <derivirana_varijabla naziv="DomainObject.Predmet.OstaliListNazivFormatedOIB_1">
      <item>Igor Savić</item>
      <item>Tomislav Profozić</item>
      <item>Mirjana Zuzija, OIB 26497768352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  <item>Irena Mesiček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  <item>Irena Mesiček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  <item>, OIB null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3171</properties:Characters>
  <properties:Lines>91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2018-03-16T10:52:00Z</dcterms:created>
  <dc:creator>MK</dc:creator>
  <cp:lastModifiedBy>Belma Čolić</cp:lastModifiedBy>
  <cp:lastPrinted>2018-03-16T10:50:00Z</cp:lastPrinted>
  <dcterms:modified xmlns:xsi="http://www.w3.org/2001/XMLSchema-instance" xsi:type="dcterms:W3CDTF">2018-03-16T10:54:00Z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5.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