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ef77" w14:paraId="f85ef77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73260">
        <w:t>1801</w:t>
      </w:r>
      <w:r w:rsidR="006E7865">
        <w:t>/16-</w:t>
      </w:r>
      <w:r w:rsidR="00D73260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D73260" w:rsidRPr="00D73260">
        <w:t>STARI MOST – SPORTSKA UDRUGA AMATERA LJUBITELJA PIKADA, Osijek, Franje Kuhača 4, Registarski broj: 14003985, OIB: 71662153351</w:t>
      </w:r>
      <w:r w:rsidR="00686ACA">
        <w:t xml:space="preserve">, </w:t>
      </w:r>
      <w:r w:rsidR="003B4C28">
        <w:t xml:space="preserve">dana </w:t>
      </w:r>
      <w:r w:rsidR="00D73260">
        <w:t>18</w:t>
      </w:r>
      <w:r w:rsidR="008F2EFA">
        <w:t xml:space="preserve">. </w:t>
      </w:r>
      <w:r w:rsidR="00D73260">
        <w:t>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D73260" w:rsidR="00807508" w:rsidRPr="00E17DC9">
      <w:pPr>
        <w:numPr>
          <w:ilvl w:val="0"/>
          <w:numId w:val="8"/>
        </w:numPr>
        <w:jc w:val="both"/>
      </w:pPr>
      <w:r>
        <w:t>Poziva se zakonski zastupnik dužnika</w:t>
      </w:r>
      <w:r w:rsidR="00D73260">
        <w:t>-</w:t>
      </w:r>
      <w:r>
        <w:t xml:space="preserve"> </w:t>
      </w:r>
      <w:r w:rsidR="00D73260" w:rsidRPr="00D73260">
        <w:t>predsjednik udruge Ana Medvidović</w:t>
      </w:r>
      <w:r w:rsidR="00D73260">
        <w:t xml:space="preserve">, Osijek, Ulica </w:t>
      </w:r>
      <w:proofErr w:type="spellStart"/>
      <w:r w:rsidR="00D73260">
        <w:t>B.Kašića</w:t>
      </w:r>
      <w:proofErr w:type="spellEnd"/>
      <w:r w:rsidR="00D73260">
        <w:t xml:space="preserve"> 58A, OIB: 53882207392</w:t>
      </w:r>
      <w:r w:rsidR="00E00955">
        <w:t xml:space="preserve">, 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73260">
        <w:t>1801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73260" w:rsidRPr="00D73260">
        <w:t>STARI MOST – SPORTSKA UDRUGA AMATERA LJUBITELJA PIKADA, Osijek, Franje Kuhača 4, Registarski broj: 14003985, OIB: 71662153351.</w:t>
      </w:r>
    </w:p>
    <w:p w:rsidRDefault="00884B52" w:rsidP="00E17DC9" w:rsidR="00E17DC9">
      <w:pPr>
        <w:ind w:left="1559"/>
        <w:jc w:val="both"/>
      </w:pPr>
      <w:r>
        <w:t xml:space="preserve"> </w:t>
      </w:r>
    </w:p>
    <w:p w:rsidRDefault="00A55821" w:rsidP="00D73260" w:rsidR="00FE0B24">
      <w:pPr>
        <w:pStyle w:val="Odlomakpopisa"/>
        <w:numPr>
          <w:ilvl w:val="0"/>
          <w:numId w:val="8"/>
        </w:numPr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D73260">
        <w:t xml:space="preserve">- </w:t>
      </w:r>
      <w:r w:rsidR="00D73260" w:rsidRPr="00D73260">
        <w:t>predsjednik udruge Ana Medvidović</w:t>
      </w:r>
      <w:r w:rsidR="00D73260">
        <w:t xml:space="preserve">, Osijek, Ulica </w:t>
      </w:r>
      <w:proofErr w:type="spellStart"/>
      <w:r w:rsidR="00D73260">
        <w:t>B.Kašića</w:t>
      </w:r>
      <w:proofErr w:type="spellEnd"/>
      <w:r w:rsidR="00D73260">
        <w:t xml:space="preserve"> 58A, OIB: 53882207392</w:t>
      </w:r>
      <w:r w:rsidR="00CA48D6" w:rsidRPr="00D73260">
        <w:rPr>
          <w:color w:val="000000"/>
        </w:rPr>
        <w:t>,</w:t>
      </w:r>
      <w:r w:rsidR="00CA48D6" w:rsidRPr="00A07B94">
        <w:t xml:space="preserve">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</w:t>
      </w:r>
      <w:r w:rsidR="00D73260">
        <w:t xml:space="preserve"> </w:t>
      </w:r>
      <w:r>
        <w:t>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73260">
        <w:t>18</w:t>
      </w:r>
      <w:r w:rsidR="008F2EFA">
        <w:t xml:space="preserve">. </w:t>
      </w:r>
      <w:r w:rsidR="00D73260">
        <w:t>travnja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884B52">
        <w:t xml:space="preserve">K </w:t>
      </w:r>
      <w:r w:rsidR="00D73260">
        <w:t>18/5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CF" w:rsidR="008626CF">
      <w:r>
        <w:separator/>
      </w:r>
    </w:p>
  </w:endnote>
  <w:endnote w:id="0" w:type="continuationSeparator">
    <w:p w:rsidRDefault="008626CF" w:rsidR="00862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CF" w:rsidR="008626CF">
      <w:r>
        <w:separator/>
      </w:r>
    </w:p>
  </w:footnote>
  <w:footnote w:id="0" w:type="continuationSeparator">
    <w:p w:rsidRDefault="008626CF" w:rsidR="00862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54A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209BA"/>
    <w:rsid w:val="0016016C"/>
    <w:rsid w:val="00163019"/>
    <w:rsid w:val="001635ED"/>
    <w:rsid w:val="001742E1"/>
    <w:rsid w:val="0019752C"/>
    <w:rsid w:val="001A0170"/>
    <w:rsid w:val="001A6201"/>
    <w:rsid w:val="001A624B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560BC"/>
    <w:rsid w:val="00366021"/>
    <w:rsid w:val="003A4406"/>
    <w:rsid w:val="003B0E86"/>
    <w:rsid w:val="003B4C28"/>
    <w:rsid w:val="003B54A9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626CF"/>
    <w:rsid w:val="008737C5"/>
    <w:rsid w:val="008763AA"/>
    <w:rsid w:val="00884B52"/>
    <w:rsid w:val="0088689D"/>
    <w:rsid w:val="008A0787"/>
    <w:rsid w:val="008B63B0"/>
    <w:rsid w:val="008F2EFA"/>
    <w:rsid w:val="009001D6"/>
    <w:rsid w:val="00913E27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3260"/>
    <w:rsid w:val="00D7740E"/>
    <w:rsid w:val="00D85A5F"/>
    <w:rsid w:val="00D86163"/>
    <w:rsid w:val="00D913A9"/>
    <w:rsid w:val="00DC7BF5"/>
    <w:rsid w:val="00DD2365"/>
    <w:rsid w:val="00DE3087"/>
    <w:rsid w:val="00DE58F9"/>
    <w:rsid w:val="00E00955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02BF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B54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B5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1C138-AF6C-4ED3-A91F-F4AF89F0A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2017-04-18T10:22:00Z</dcterms:created>
  <dc:creator>hermanj</dc:creator>
  <cp:lastModifiedBy>Snježana Markotić Jurić</cp:lastModifiedBy>
  <cp:lastPrinted>2017-04-18T10:21:00Z</cp:lastPrinted>
  <dcterms:modified xmlns:xsi="http://www.w3.org/2001/XMLSchema-instance" xsi:type="dcterms:W3CDTF">2017-04-18T10:23:00Z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