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fd1cc" w14:paraId="dffd1c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61099" w:rsidP="00C61099" w:rsidR="00C61099" w:rsidRPr="00C61099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61099" w:rsidP="00C61099" w:rsidR="00C61099" w:rsidRPr="00C6109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C6109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61099" w:rsidP="00C61099" w:rsidR="00C61099" w:rsidRPr="00C6109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C61099">
        <w:rPr>
          <w:rFonts w:cs="Times New Roman" w:eastAsia="Times New Roman"/>
          <w:szCs w:val="20"/>
          <w:lang w:eastAsia="hr-HR"/>
        </w:rPr>
        <w:t xml:space="preserve">               6 St-854/2016-2.</w:t>
      </w:r>
    </w:p>
    <w:p w:rsidRDefault="00C61099" w:rsidP="00C61099" w:rsidR="00C61099" w:rsidRPr="00C6109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61099" w:rsidP="00C61099" w:rsidR="00C61099" w:rsidRPr="00C6109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61099" w:rsidP="00C61099" w:rsidR="00C61099" w:rsidRPr="00C6109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61099" w:rsidP="00C61099" w:rsidR="00C61099" w:rsidRPr="00C6109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61099">
        <w:rPr>
          <w:rFonts w:cs="Times New Roman" w:eastAsia="Times New Roman"/>
          <w:szCs w:val="20"/>
          <w:lang w:eastAsia="hr-HR"/>
        </w:rPr>
        <w:t>O G L A S</w:t>
      </w:r>
    </w:p>
    <w:p w:rsidRDefault="00C61099" w:rsidP="00C61099" w:rsidR="00C61099" w:rsidRPr="00C6109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61099" w:rsidP="00C61099" w:rsidR="00C61099" w:rsidRPr="00C610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61099">
        <w:rPr>
          <w:rFonts w:cs="Times New Roman" w:eastAsia="Times New Roman"/>
          <w:szCs w:val="20"/>
          <w:lang w:eastAsia="hr-HR"/>
        </w:rPr>
        <w:t>Trgovački sud u Bjelovaru, u skraćenom stečajnom postupku nad stečajnim dužnikom PRUD d.o.o. za trgovinu, usluge, uvoz-izvoz, Zagreb, III Maksimirsko naselje br. 4, MBS: 080468738, OIB: 70826433498, koji se vodi kod ovoga suda pod brojem St-854/2016, temeljem odredbe čl.430., 431. i 434. Stečajnog zakona (Narodne novine br. 71/15), objavljuje:</w:t>
      </w:r>
    </w:p>
    <w:p w:rsidRDefault="00C61099" w:rsidP="00C61099" w:rsidR="00C61099" w:rsidRPr="00C610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1099" w:rsidP="00C61099" w:rsidR="00C61099" w:rsidRPr="00C610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61099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62.575,87 kn, u koji iznos je uračunata kamata i naknada Financijske agencije za provedbu ovrhe na novčanim sredstvima.  </w:t>
      </w:r>
    </w:p>
    <w:p w:rsidRDefault="00C61099" w:rsidP="00C61099" w:rsidR="00C61099" w:rsidRPr="00C610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1099" w:rsidP="00C61099" w:rsidR="00C61099" w:rsidRPr="00C610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61099">
        <w:rPr>
          <w:rFonts w:cs="Times New Roman" w:eastAsia="Times New Roman"/>
          <w:szCs w:val="20"/>
          <w:lang w:eastAsia="hr-HR"/>
        </w:rPr>
        <w:t xml:space="preserve">II. Poziva se osoba ovlaštena za zastupanje dužnika – Željko </w:t>
      </w:r>
      <w:proofErr w:type="spellStart"/>
      <w:r w:rsidRPr="00C61099">
        <w:rPr>
          <w:rFonts w:cs="Times New Roman" w:eastAsia="Times New Roman"/>
          <w:szCs w:val="20"/>
          <w:lang w:eastAsia="hr-HR"/>
        </w:rPr>
        <w:t>Stjepandić</w:t>
      </w:r>
      <w:proofErr w:type="spellEnd"/>
      <w:r w:rsidRPr="00C61099">
        <w:rPr>
          <w:rFonts w:cs="Times New Roman" w:eastAsia="Times New Roman"/>
          <w:szCs w:val="20"/>
          <w:lang w:eastAsia="hr-HR"/>
        </w:rPr>
        <w:t>, Zagreb, Maksimirsko naselje III. 4., OIB: 98112637278, da u roku od 15 dana od objave ovog oglasa na mrežnoj stranici e-Oglasna ploča Trgovačkog suda u Bjelovaru podnese sudu javnobilježnički ovjerovljen popis imovine i obveza na propisanom obrascu.</w:t>
      </w:r>
    </w:p>
    <w:p w:rsidRDefault="00C61099" w:rsidP="00C61099" w:rsidR="00C61099" w:rsidRPr="00C610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1099" w:rsidP="00C61099" w:rsidR="00C61099" w:rsidRPr="00C610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61099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61099" w:rsidP="00C61099" w:rsidR="00C61099" w:rsidRPr="00C610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1099" w:rsidP="00C61099" w:rsidR="00C61099" w:rsidRPr="00C610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61099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61099" w:rsidP="00C61099" w:rsidR="00C61099" w:rsidRPr="00C610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1099" w:rsidP="00C61099" w:rsidR="00C61099" w:rsidRPr="00C6109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61099">
        <w:rPr>
          <w:rFonts w:cs="Times New Roman" w:eastAsia="Times New Roman"/>
          <w:szCs w:val="20"/>
          <w:lang w:eastAsia="hr-HR"/>
        </w:rPr>
        <w:t xml:space="preserve">U Bjelovaru 10. lipnja 2016. </w:t>
      </w:r>
    </w:p>
    <w:p w:rsidRDefault="00C61099" w:rsidP="00C61099" w:rsidR="00C61099" w:rsidRPr="00C6109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C6109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C61099" w:rsidP="00C61099" w:rsidR="00C61099" w:rsidRPr="00C6109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C61099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C61099" w:rsidP="00C61099" w:rsidR="00C61099" w:rsidRPr="00C61099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C61099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C61099" w:rsidP="00C61099" w:rsidR="00C61099" w:rsidRPr="00C6109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61099" w:rsidP="00C61099" w:rsidR="00C61099" w:rsidRPr="00C6109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C61099">
        <w:rPr>
          <w:rFonts w:cs="Times New Roman" w:eastAsia="Times New Roman"/>
          <w:szCs w:val="20"/>
          <w:lang w:eastAsia="hr-HR"/>
        </w:rPr>
        <w:t>Rj</w:t>
      </w:r>
      <w:proofErr w:type="spellEnd"/>
      <w:r w:rsidRPr="00C61099">
        <w:rPr>
          <w:rFonts w:cs="Times New Roman" w:eastAsia="Times New Roman"/>
          <w:szCs w:val="20"/>
          <w:lang w:eastAsia="hr-HR"/>
        </w:rPr>
        <w:t>.</w:t>
      </w:r>
    </w:p>
    <w:p w:rsidRDefault="00C61099" w:rsidP="00C61099" w:rsidR="00C61099" w:rsidRPr="00C6109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61099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C61099" w:rsidP="00C61099" w:rsidR="00C61099" w:rsidRPr="00C6109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61099">
        <w:rPr>
          <w:rFonts w:cs="Times New Roman" w:eastAsia="Times New Roman"/>
          <w:szCs w:val="20"/>
          <w:lang w:eastAsia="hr-HR"/>
        </w:rPr>
        <w:t xml:space="preserve">            - zakonskom zastupniku dužnika putem pošte</w:t>
      </w:r>
    </w:p>
    <w:p w:rsidRDefault="00C61099" w:rsidP="00C61099" w:rsidR="00C61099" w:rsidRPr="00C6109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61099">
        <w:rPr>
          <w:rFonts w:cs="Times New Roman" w:eastAsia="Times New Roman"/>
          <w:szCs w:val="20"/>
          <w:lang w:eastAsia="hr-HR"/>
        </w:rPr>
        <w:t>II. Kal. 45 dana</w:t>
      </w:r>
    </w:p>
    <w:p w:rsidRDefault="00C61099" w:rsidP="00C61099" w:rsidR="00C61099" w:rsidRPr="00C6109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61099">
        <w:rPr>
          <w:rFonts w:cs="Times New Roman" w:eastAsia="Times New Roman"/>
          <w:szCs w:val="20"/>
          <w:lang w:eastAsia="hr-HR"/>
        </w:rPr>
        <w:t>Bjelovar, 10.6.2016.</w:t>
      </w:r>
    </w:p>
    <w:p w:rsidRDefault="00C61099" w:rsidP="00C61099" w:rsidR="00C61099" w:rsidRPr="00C61099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099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230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St-854/2016-2</izvorni_sadrzaj>
    <derivirana_varijabla naziv="DomainObject.Oznaka_1">St-854/2016-2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St-854/2016</izvorni_sadrzaj>
    <derivirana_varijabla naziv="DomainObject.Predmet.OznakaBroj_1">St-854/2016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PRUD d.o.o.</izvorni_sadrzaj>
    <derivirana_varijabla naziv="DomainObject.Predmet.ProtustrankaFormated_1">  PRUD d.o.o.</derivirana_varijabla>
  </DomainObject.Predmet.ProtustrankaFormated>
  <DomainObject.Predmet.ProtustrankaFormatedOIB>
    <izvorni_sadrzaj>  PRUD d.o.o., OIB 70826433498</izvorni_sadrzaj>
    <derivirana_varijabla naziv="DomainObject.Predmet.ProtustrankaFormatedOIB_1">  PRUD d.o.o., OIB 70826433498</derivirana_varijabla>
  </DomainObject.Predmet.ProtustrankaFormatedOIB>
  <DomainObject.Predmet.ProtustrankaFormatedWithAdress>
    <izvorni_sadrzaj> PRUD d.o.o., III Maksimirsko naselje br. 4, 10000 Zagreb</izvorni_sadrzaj>
    <derivirana_varijabla naziv="DomainObject.Predmet.ProtustrankaFormatedWithAdress_1"> PRUD d.o.o., III Maksimirsko naselje br. 4, 10000 Zagreb</derivirana_varijabla>
  </DomainObject.Predmet.ProtustrankaFormatedWithAdress>
  <DomainObject.Predmet.ProtustrankaFormatedWithAdressOIB>
    <izvorni_sadrzaj> PRUD d.o.o., OIB 70826433498, III Maksimirsko naselje br. 4, 10000 Zagreb</izvorni_sadrzaj>
    <derivirana_varijabla naziv="DomainObject.Predmet.ProtustrankaFormatedWithAdressOIB_1"> PRUD d.o.o., OIB 70826433498, III Maksimirsko naselje br. 4, 10000 Zagreb</derivirana_varijabla>
  </DomainObject.Predmet.ProtustrankaFormatedWithAdressOIB>
  <DomainObject.Predmet.ProtustrankaWithAdress>
    <izvorni_sadrzaj>PRUD d.o.o. III Maksimirsko naselje br. 4, 10000 Zagreb</izvorni_sadrzaj>
    <derivirana_varijabla naziv="DomainObject.Predmet.ProtustrankaWithAdress_1">PRUD d.o.o. III Maksimirsko naselje br. 4, 10000 Zagreb</derivirana_varijabla>
  </DomainObject.Predmet.ProtustrankaWithAdress>
  <DomainObject.Predmet.ProtustrankaWithAdressOIB>
    <izvorni_sadrzaj>PRUD d.o.o., OIB 70826433498, III Maksimirsko naselje br. 4, 10000 Zagreb</izvorni_sadrzaj>
    <derivirana_varijabla naziv="DomainObject.Predmet.ProtustrankaWithAdressOIB_1">PRUD d.o.o., OIB 70826433498, III Maksimirsko naselje br. 4, 10000 Zagreb</derivirana_varijabla>
  </DomainObject.Predmet.ProtustrankaWithAdressOIB>
  <DomainObject.Predmet.ProtustrankaNazivFormated>
    <izvorni_sadrzaj>PRUD d.o.o.</izvorni_sadrzaj>
    <derivirana_varijabla naziv="DomainObject.Predmet.ProtustrankaNazivFormated_1">PRUD d.o.o.</derivirana_varijabla>
  </DomainObject.Predmet.ProtustrankaNazivFormated>
  <DomainObject.Predmet.ProtustrankaNazivFormatedOIB>
    <izvorni_sadrzaj>PRUD d.o.o., OIB 70826433498</izvorni_sadrzaj>
    <derivirana_varijabla naziv="DomainObject.Predmet.ProtustrankaNazivFormatedOIB_1">PRUD d.o.o., OIB 70826433498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PRUD d.o.o.</item>
    </izvorni_sadrzaj>
    <derivirana_varijabla naziv="DomainObject.Predmet.ProtuStrankaListFormated_1">
      <item>PRUD d.o.o.</item>
    </derivirana_varijabla>
  </DomainObject.Predmet.ProtuStrankaListFormated>
  <DomainObject.Predmet.ProtuStrankaListFormatedOIB>
    <izvorni_sadrzaj>
      <item>PRUD d.o.o., OIB 70826433498</item>
    </izvorni_sadrzaj>
    <derivirana_varijabla naziv="DomainObject.Predmet.ProtuStrankaListFormatedOIB_1">
      <item>PRUD d.o.o., OIB 70826433498</item>
    </derivirana_varijabla>
  </DomainObject.Predmet.ProtuStrankaListFormatedOIB>
  <DomainObject.Predmet.ProtuStrankaListFormatedWithAdress>
    <izvorni_sadrzaj>
      <item>PRUD d.o.o., III Maksimirsko naselje br. 4, 10000 Zagreb</item>
    </izvorni_sadrzaj>
    <derivirana_varijabla naziv="DomainObject.Predmet.ProtuStrankaListFormatedWithAdress_1">
      <item>PRUD d.o.o., III Maksimirsko naselje br. 4, 10000 Zagreb</item>
    </derivirana_varijabla>
  </DomainObject.Predmet.ProtuStrankaListFormatedWithAdress>
  <DomainObject.Predmet.ProtuStrankaListFormatedWithAdressOIB>
    <izvorni_sadrzaj>
      <item>PRUD d.o.o., OIB 70826433498, III Maksimirsko naselje br. 4, 10000 Zagreb</item>
    </izvorni_sadrzaj>
    <derivirana_varijabla naziv="DomainObject.Predmet.ProtuStrankaListFormatedWithAdressOIB_1">
      <item>PRUD d.o.o., OIB 70826433498, III Maksimirsko naselje br. 4, 10000 Zagreb</item>
    </derivirana_varijabla>
  </DomainObject.Predmet.ProtuStrankaListFormatedWithAdressOIB>
  <DomainObject.Predmet.ProtuStrankaListNazivFormated>
    <izvorni_sadrzaj>
      <item>PRUD d.o.o.</item>
    </izvorni_sadrzaj>
    <derivirana_varijabla naziv="DomainObject.Predmet.ProtuStrankaListNazivFormated_1">
      <item>PRUD d.o.o.</item>
    </derivirana_varijabla>
  </DomainObject.Predmet.ProtuStrankaListNazivFormated>
  <DomainObject.Predmet.ProtuStrankaListNazivFormatedOIB>
    <izvorni_sadrzaj>
      <item>PRUD d.o.o., OIB 70826433498</item>
    </izvorni_sadrzaj>
    <derivirana_varijabla naziv="DomainObject.Predmet.ProtuStrankaListNazivFormatedOIB_1">
      <item>PRUD d.o.o., OIB 70826433498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St-854/2016-2</izvorni_sadrzaj>
    <derivirana_varijabla naziv="DomainObject.PoslovniBrojDokumenta_1">St-854/2016-2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PRUD d.o.o.</izvorni_sadrzaj>
    <derivirana_varijabla naziv="DomainObject.Predmet.ProtustrankaIDrugi_1">PRUD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PRUD d.o.o., OIB 70826433498, III Maksimirsko naselje br. 4, 10000 Zagreb</izvorni_sadrzaj>
    <derivirana_varijabla naziv="DomainObject.Predmet.ProtustrankaIDrugiAdressOIB_1">PRUD d.o.o., OIB 70826433498, III Maksimirsko naselje br.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PRUD d.o.o.</item>
      <item>FINA Regionalni centar Zagreb</item>
    </izvorni_sadrzaj>
    <derivirana_varijabla naziv="DomainObject.Predmet.SudioniciListNaziv_1">
      <item>PRUD d.o.o.</item>
      <item>FINA Regionalni centar Zagreb</item>
    </derivirana_varijabla>
  </DomainObject.Predmet.SudioniciListNaziv>
  <DomainObject.Predmet.SudioniciListAdressOIB>
    <izvorni_sadrzaj>
      <item>PRUD d.o.o., OIB 70826433498, III Maksimirsko naselje br. 4,10000 Zagreb</item>
      <item>FINA Regionalni centar Zagreb, OIB 85821130368, Trg svibanjskih žrtava 1995. br.1,10000 Zagreb</item>
    </izvorni_sadrzaj>
    <derivirana_varijabla naziv="DomainObject.Predmet.SudioniciListAdressOIB_1">
      <item>PRUD d.o.o., OIB 70826433498, III Maksimirsko naselje br. 4,10000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7D488D-D7D5-4A87-9E12-351A8D630B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1743</properties:Characters>
  <properties:Lines>52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2016-06-10T07:52:00Z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