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6413" w14:paraId="9cc6413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9029CE" w:rsidRPr="009029CE">
        <w:rPr>
          <w:b/>
          <w:sz w:val="24"/>
        </w:rPr>
        <w:t>GAGULA PROTEIN SHOP d.o.o.</w:t>
      </w:r>
      <w:r w:rsidRPr="003D5956">
        <w:rPr>
          <w:b/>
          <w:sz w:val="24"/>
        </w:rPr>
        <w:t xml:space="preserve">, </w:t>
      </w:r>
      <w:r w:rsidR="009029CE" w:rsidRPr="009029CE">
        <w:rPr>
          <w:b/>
          <w:sz w:val="24"/>
        </w:rPr>
        <w:t>Vinkovci</w:t>
      </w:r>
      <w:r w:rsidRPr="003D5956">
        <w:rPr>
          <w:b/>
          <w:sz w:val="24"/>
        </w:rPr>
        <w:t xml:space="preserve">, </w:t>
      </w:r>
      <w:r w:rsidR="009029CE" w:rsidRPr="009029CE">
        <w:rPr>
          <w:b/>
          <w:sz w:val="24"/>
        </w:rPr>
        <w:t>Ante Starčevića 37</w:t>
      </w:r>
      <w:r w:rsidRPr="003D5956">
        <w:rPr>
          <w:b/>
          <w:sz w:val="24"/>
        </w:rPr>
        <w:t xml:space="preserve">, MBS: </w:t>
      </w:r>
      <w:r w:rsidR="009029CE" w:rsidRPr="009029CE">
        <w:rPr>
          <w:b/>
          <w:sz w:val="24"/>
        </w:rPr>
        <w:t>030116038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9029CE" w:rsidRPr="009029CE">
        <w:rPr>
          <w:b/>
          <w:sz w:val="24"/>
        </w:rPr>
        <w:t>06505341766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9029CE">
        <w:rPr>
          <w:sz w:val="24"/>
        </w:rPr>
        <w:t>8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203CE3" w:rsidRPr="00203CE3">
        <w:rPr>
          <w:b/>
        </w:rPr>
        <w:t>Blaž Šuker, OIB: 64568457901</w:t>
      </w:r>
      <w:r w:rsidRPr="00754992">
        <w:rPr>
          <w:b/>
        </w:rPr>
        <w:t xml:space="preserve">, </w:t>
      </w:r>
      <w:r w:rsidR="00203CE3" w:rsidRPr="00203CE3">
        <w:rPr>
          <w:b/>
        </w:rPr>
        <w:t>Vinkovci, Kralja Tomislava 26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203CE3">
        <w:rPr>
          <w:b/>
        </w:rPr>
        <w:t>GAGULA PROTEIN SHOP d.o.o., Vinkovci, Ante Starčevića 37, MBS: 030116038</w:t>
      </w:r>
      <w:r w:rsidR="00203CE3">
        <w:t xml:space="preserve">, </w:t>
      </w:r>
      <w:r w:rsidR="00203CE3">
        <w:rPr>
          <w:b/>
        </w:rPr>
        <w:t>OIB: 06505341766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203CE3">
        <w:rPr>
          <w:b/>
        </w:rPr>
        <w:t>Blaž Šuker, Vinkovci, Kralja Tomislava 26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203CE3">
        <w:rPr>
          <w:b/>
        </w:rPr>
        <w:t>Blaž Šuker, Vinkovci, Kralja Tomislava 26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203CE3">
        <w:rPr>
          <w:b/>
        </w:rPr>
        <w:t>Blaž Šuker, Vinkovci, Kralja Tomislava 26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3F43D2">
        <w:rPr>
          <w:b/>
        </w:rPr>
        <w:t>Blaž Šuker, Vinkovci, Kralja Tomislava 26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AA1592">
        <w:rPr>
          <w:sz w:val="24"/>
        </w:rPr>
        <w:t>8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4A3DCB" w:rsidRPr="004A3DCB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AA1592" w:rsidRPr="00AA1592">
        <w:t>Blaž Šuker, Vinkovci, Kralja Tomislava 26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2378A7">
        <w:t>8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709" w:rsidR="00A02709">
      <w:r>
        <w:separator/>
      </w:r>
    </w:p>
  </w:endnote>
  <w:endnote w:id="0" w:type="continuationSeparator">
    <w:p w:rsidRDefault="00A02709" w:rsidR="00A02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709" w:rsidR="00A02709">
      <w:r>
        <w:separator/>
      </w:r>
    </w:p>
  </w:footnote>
  <w:footnote w:id="0" w:type="continuationSeparator">
    <w:p w:rsidRDefault="00A02709" w:rsidR="00A02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70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7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4C8D">
      <w:t>6 St-2126/16-3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F5059">
      <w:t>212</w:t>
    </w:r>
    <w:r w:rsidR="00684C8D">
      <w:t>6</w:t>
    </w:r>
    <w:r>
      <w:t>/16-3</w:t>
    </w:r>
  </w:p>
  <w:p w:rsidRDefault="00A02709" w:rsidP="00546D11" w:rsidR="00546D11">
    <w:pPr>
      <w:jc w:val="right"/>
    </w:pPr>
  </w:p>
  <w:p w:rsidRDefault="00A0270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D07EF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84C8D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A0D2F"/>
    <w:rsid w:val="009A75CE"/>
    <w:rsid w:val="009B2FC8"/>
    <w:rsid w:val="009F16FF"/>
    <w:rsid w:val="00A02709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0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0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0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0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GAGULA PROTEIN SHOP društvo s ograničenom odgovornošću za unutarnju i vanjsku trgovinu</izvorni_sadrzaj>
    <derivirana_varijabla naziv="DomainObject.Predmet.ProtustrankaFormated_1">  GAGULA PROTEIN SHOP društvo s ograničenom odgovornošću za unutarnju i vanjsku trgovinu</derivirana_varijabla>
  </DomainObject.Predmet.ProtustrankaFormated>
  <DomainObject.Predmet.ProtustrankaFormatedOIB>
    <izvorni_sadrzaj>  GAGULA PROTEIN SHOP društvo s ograničenom odgovornošću za unutarnju i vanjsku trgovinu, OIB 06505341766</izvorni_sadrzaj>
    <derivirana_varijabla naziv="DomainObject.Predmet.ProtustrankaFormatedOIB_1">  GAGULA PROTEIN SHOP društvo s ograničenom odgovornošću za unutarnju i vanjsku trgovinu, OIB 06505341766</derivirana_varijabla>
  </DomainObject.Predmet.ProtustrankaFormatedOIB>
  <DomainObject.Predmet.ProtustrankaFormatedWithAdress>
    <izvorni_sadrzaj> GAGULA PROTEIN SHOP društvo s ograničenom odgovornošću za unutarnju i vanjsku trgovinu, Ante Starčevića 37, 32100 Vinkovci</izvorni_sadrzaj>
    <derivirana_varijabla naziv="DomainObject.Predmet.ProtustrankaFormatedWithAdress_1"> GAGULA PROTEIN SHOP društvo s ograničenom odgovornošću za unutarnju i vanjsku trgovinu, Ante Starčevića 37, 32100 Vinkovci</derivirana_varijabla>
  </DomainObject.Predmet.ProtustrankaFormatedWithAdress>
  <DomainObject.Predmet.ProtustrankaFormatedWithAdressOIB>
    <izvorni_sadrzaj> GAGULA PROTEIN SHOP društvo s ograničenom odgovornošću za unutarnju i vanjsku trgovinu, OIB 06505341766, Ante Starčevića 37, 32100 Vinkovci</izvorni_sadrzaj>
    <derivirana_varijabla naziv="DomainObject.Predmet.ProtustrankaFormatedWithAdressOIB_1"> GAGULA PROTEIN SHOP društvo s ograničenom odgovornošću za unutarnju i vanjsku trgovinu, OIB 06505341766, Ante Starčevića 37, 32100 Vinkovci</derivirana_varijabla>
  </DomainObject.Predmet.ProtustrankaFormatedWithAdressOIB>
  <DomainObject.Predmet.ProtustrankaWithAdress>
    <izvorni_sadrzaj>GAGULA PROTEIN SHOP društvo s ograničenom odgovornošću za unutarnju i vanjsku trgovinu Ante Starčevića 37, 32100 Vinkovci</izvorni_sadrzaj>
    <derivirana_varijabla naziv="DomainObject.Predmet.ProtustrankaWithAdress_1">GAGULA PROTEIN SHOP društvo s ograničenom odgovornošću za unutarnju i vanjsku trgovinu Ante Starčevića 37, 32100 Vinkovci</derivirana_varijabla>
  </DomainObject.Predmet.ProtustrankaWithAdress>
  <DomainObject.Predmet.ProtustrankaWithAdressOIB>
    <izvorni_sadrzaj>GAGULA PROTEIN SHOP društvo s ograničenom odgovornošću za unutarnju i vanjsku trgovinu, OIB 06505341766, Ante Starčevića 37, 32100 Vinkovci</izvorni_sadrzaj>
    <derivirana_varijabla naziv="DomainObject.Predmet.ProtustrankaWithAdressOIB_1">GAGULA PROTEIN SHOP društvo s ograničenom odgovornošću za unutarnju i vanjsku trgovinu, OIB 06505341766, Ante Starčevića 37, 32100 Vinkovci</derivirana_varijabla>
  </DomainObject.Predmet.ProtustrankaWithAdressOIB>
  <DomainObject.Predmet.ProtustrankaNazivFormated>
    <izvorni_sadrzaj>GAGULA PROTEIN SHOP društvo s ograničenom odgovornošću za unutarnju i vanjsku trgovinu</izvorni_sadrzaj>
    <derivirana_varijabla naziv="DomainObject.Predmet.ProtustrankaNazivFormated_1">GAGULA PROTEIN SHOP društvo s ograničenom odgovornošću za unutarnju i vanjsku trgovinu</derivirana_varijabla>
  </DomainObject.Predmet.ProtustrankaNazivFormated>
  <DomainObject.Predmet.ProtustrankaNazivFormatedOIB>
    <izvorni_sadrzaj>GAGULA PROTEIN SHOP društvo s ograničenom odgovornošću za unutarnju i vanjsku trgovinu, OIB 06505341766</izvorni_sadrzaj>
    <derivirana_varijabla naziv="DomainObject.Predmet.ProtustrankaNazivFormatedOIB_1">GAGULA PROTEIN SHOP društvo s ograničenom odgovornošću za unutarnju i vanjsku trgovinu, OIB 06505341766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GAGULA PROTEIN SHOP društvo s ograničenom odgovornošću za unutarnju i vanjsku trgovinu</item>
    </izvorni_sadrzaj>
    <derivirana_varijabla naziv="DomainObject.Predmet.ProtuStrankaListFormated_1">
      <item>GAGULA PROTEIN SHOP društvo s ograničenom odgovornošću za unutarnju i vanjsku trgovinu</item>
    </derivirana_varijabla>
  </DomainObject.Predmet.ProtuStrankaListFormated>
  <DomainObject.Predmet.ProtuStrankaListFormatedOIB>
    <izvorni_sadrzaj>
      <item>GAGULA PROTEIN SHOP društvo s ograničenom odgovornošću za unutarnju i vanjsku trgovinu, OIB 06505341766</item>
    </izvorni_sadrzaj>
    <derivirana_varijabla naziv="DomainObject.Predmet.ProtuStrankaListFormatedOIB_1">
      <item>GAGULA PROTEIN SHOP društvo s ograničenom odgovornošću za unutarnju i vanjsku trgovinu, OIB 06505341766</item>
    </derivirana_varijabla>
  </DomainObject.Predmet.ProtuStrankaListFormatedOIB>
  <DomainObject.Predmet.ProtuStrankaListFormatedWithAdress>
    <izvorni_sadrzaj>
      <item>GAGULA PROTEIN SHOP društvo s ograničenom odgovornošću za unutarnju i vanjsku trgovinu, Ante Starčevića 37, 32100 Vinkovci</item>
    </izvorni_sadrzaj>
    <derivirana_varijabla naziv="DomainObject.Predmet.ProtuStrankaListFormatedWithAdress_1">
      <item>GAGULA PROTEIN SHOP društvo s ograničenom odgovornošću za unutarnju i vanjsku trgovinu, Ante Starčevića 37, 32100 Vinkovci</item>
    </derivirana_varijabla>
  </DomainObject.Predmet.ProtuStrankaListFormatedWithAdress>
  <DomainObject.Predmet.ProtuStrankaListFormatedWithAdressOIB>
    <izvorni_sadrzaj>
      <item>GAGULA PROTEIN SHOP društvo s ograničenom odgovornošću za unutarnju i vanjsku trgovinu, OIB 06505341766, Ante Starčevića 37, 32100 Vinkovci</item>
    </izvorni_sadrzaj>
    <derivirana_varijabla naziv="DomainObject.Predmet.ProtuStrankaListFormatedWithAdressOIB_1">
      <item>GAGULA PROTEIN SHOP društvo s ograničenom odgovornošću za unutarnju i vanjsku trgovinu, OIB 06505341766, Ante Starčevića 37, 32100 Vinkovci</item>
    </derivirana_varijabla>
  </DomainObject.Predmet.ProtuStrankaListFormatedWithAdressOIB>
  <DomainObject.Predmet.ProtuStrankaListNazivFormated>
    <izvorni_sadrzaj>
      <item>GAGULA PROTEIN SHOP društvo s ograničenom odgovornošću za unutarnju i vanjsku trgovinu</item>
    </izvorni_sadrzaj>
    <derivirana_varijabla naziv="DomainObject.Predmet.ProtuStrankaListNazivFormated_1">
      <item>GAGULA PROTEIN SHOP društvo s ograničenom odgovornošću za unutarnju i vanjsku trgovinu</item>
    </derivirana_varijabla>
  </DomainObject.Predmet.ProtuStrankaListNazivFormated>
  <DomainObject.Predmet.ProtuStrankaListNazivFormatedOIB>
    <izvorni_sadrzaj>
      <item>GAGULA PROTEIN SHOP društvo s ograničenom odgovornošću za unutarnju i vanjsku trgovinu, OIB 06505341766</item>
    </izvorni_sadrzaj>
    <derivirana_varijabla naziv="DomainObject.Predmet.ProtuStrankaListNazivFormatedOIB_1">
      <item>GAGULA PROTEIN SHOP društvo s ograničenom odgovornošću za unutarnju i vanjsku trgovinu, OIB 06505341766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GAGULA PROTEIN SHOP društvo s ograničenom odgovornošću za unutarnju i vanjsku trgovinu</izvorni_sadrzaj>
    <derivirana_varijabla naziv="DomainObject.Predmet.ProtustrankaIDrugi_1">GAGULA PROTEIN SHOP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GAGULA PROTEIN SHOP društvo s ograničenom odgovornošću za unutarnju i vanjsku trgovinu, OIB 06505341766, Ante Starčevića 37, 32100 Vinkovci</izvorni_sadrzaj>
    <derivirana_varijabla naziv="DomainObject.Predmet.ProtustrankaIDrugiAdressOIB_1">GAGULA PROTEIN SHOP društvo s ograničenom odgovornošću za unutarnju i vanjsku trgovinu, OIB 06505341766, Ante Starčevića 37,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GAGULA PROTEIN SHOP društvo s ograničenom odgovornošću za unutarnju i vanjsku trgovinu</item>
    </izvorni_sadrzaj>
    <derivirana_varijabla naziv="DomainObject.Predmet.SudioniciListNaziv_1">
      <item>FINA RC OSIJEK</item>
      <item>GAGULA PROTEIN SHOP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GAGULA PROTEIN SHOP društvo s ograničenom odgovornošću za unutarnju i vanjsku trgovinu, OIB 06505341766, Ante Starčevića 37,32100 Vinkovci</item>
    </izvorni_sadrzaj>
    <derivirana_varijabla naziv="DomainObject.Predmet.SudioniciListAdressOIB_1">
      <item>FINA RC OSIJEK, OIB 85821130368</item>
      <item>GAGULA PROTEIN SHOP društvo s ograničenom odgovornošću za unutarnju i vanjsku trgovinu, OIB 06505341766, Ante Starčevića 37,32100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06505341766</item>
    </izvorni_sadrzaj>
    <derivirana_varijabla naziv="DomainObject.Predmet.SudioniciListNazivOIB_1">
      <item>, OIB 85821130368</item>
      <item>, OIB 06505341766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2D5FF-0164-413A-89D3-BFF32472B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2525</properties:Characters>
  <properties:Lines>110</properties:Lines>
  <properties:Paragraphs>24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2016-11-18T13:28:00Z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