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18dc" w14:paraId="62f18dc" w:rsidRDefault="00D9011F" w:rsidP="00FC1537" w:rsidR="00D9011F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-35/16-5</w:t>
      </w:r>
    </w:p>
    <w:p w:rsidRDefault="00D9011F" w:rsidP="00E87D86" w:rsidR="00D9011F" w:rsidRPr="00FC1537">
      <w:pPr>
        <w:jc w:val="both"/>
      </w:pPr>
    </w:p>
    <w:p w:rsidRDefault="00D9011F" w:rsidP="00E87D86" w:rsidR="00D9011F" w:rsidRPr="00FC1537">
      <w:pPr>
        <w:jc w:val="both"/>
      </w:pPr>
    </w:p>
    <w:p w:rsidRDefault="00D9011F" w:rsidP="00E87D86" w:rsidR="00D9011F" w:rsidRPr="00FC1537">
      <w:pPr>
        <w:jc w:val="both"/>
      </w:pPr>
    </w:p>
    <w:p w:rsidRDefault="00D9011F" w:rsidP="00E87D86" w:rsidR="00D9011F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D9011F" w:rsidP="00E87D86" w:rsidR="00D9011F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D9011F" w:rsidP="00FC1537" w:rsidR="00D9011F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D9011F" w:rsidP="00E87D86" w:rsidR="00D9011F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D9011F" w:rsidP="00E87D86" w:rsidR="00D9011F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D9011F" w:rsidP="00FC1537" w:rsidR="00D9011F" w:rsidRPr="00FC1537">
      <w:pPr>
        <w:jc w:val="center"/>
      </w:pPr>
      <w:r>
        <w:t>R E P U B L I K A   H R V A T S K A</w:t>
      </w:r>
    </w:p>
    <w:p w:rsidRDefault="00D9011F" w:rsidP="00E87D86" w:rsidR="00D9011F"/>
    <w:p w:rsidRDefault="00D9011F" w:rsidP="001F7D4E" w:rsidR="00D9011F">
      <w:pPr>
        <w:jc w:val="center"/>
      </w:pPr>
      <w:r>
        <w:t>O G L A S</w:t>
      </w:r>
    </w:p>
    <w:p w:rsidRDefault="00D9011F" w:rsidP="001F7D4E" w:rsidR="00D9011F">
      <w:pPr>
        <w:jc w:val="center"/>
      </w:pPr>
    </w:p>
    <w:p w:rsidRDefault="00D9011F" w:rsidP="001F7D4E" w:rsidR="00D9011F" w:rsidRPr="00FC1537">
      <w:pPr>
        <w:jc w:val="center"/>
      </w:pPr>
    </w:p>
    <w:p w:rsidRDefault="00D9011F" w:rsidP="00E87D86" w:rsidR="00D9011F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 xml:space="preserve">DOMESTICA d.o.o., Biograd na Moru, Dr. Franje Tuđmana 74, Biograd na Moru, OIB: 08664224959,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07. siječnja 2016</w:t>
      </w:r>
      <w:r w:rsidRPr="00FC1537">
        <w:t xml:space="preserve">., dana </w:t>
      </w:r>
      <w:r w:rsidR="009341B4">
        <w:t xml:space="preserve">29. siječnja </w:t>
      </w:r>
      <w:r>
        <w:t xml:space="preserve">2016., objavio je </w:t>
      </w:r>
    </w:p>
    <w:p w:rsidRDefault="00D9011F" w:rsidP="00E87D86" w:rsidR="00D9011F">
      <w:pPr>
        <w:ind w:firstLine="720"/>
        <w:jc w:val="both"/>
      </w:pPr>
    </w:p>
    <w:p w:rsidRDefault="00D9011F" w:rsidP="00E87D86" w:rsidR="00D9011F">
      <w:pPr>
        <w:ind w:firstLine="720"/>
        <w:jc w:val="both"/>
      </w:pPr>
    </w:p>
    <w:p w:rsidRDefault="00D9011F" w:rsidP="00083422" w:rsidR="00D9011F" w:rsidRPr="00FC1537">
      <w:pPr>
        <w:jc w:val="center"/>
      </w:pPr>
      <w:r>
        <w:t>o g l a s</w:t>
      </w:r>
    </w:p>
    <w:p w:rsidRDefault="00D9011F" w:rsidP="005C42A8" w:rsidR="00D9011F">
      <w:pPr>
        <w:ind w:firstLine="315"/>
        <w:jc w:val="both"/>
      </w:pPr>
    </w:p>
    <w:p w:rsidRDefault="00D9011F" w:rsidP="005C42A8" w:rsidR="00D9011F">
      <w:pPr>
        <w:ind w:firstLine="315"/>
        <w:jc w:val="both"/>
      </w:pPr>
    </w:p>
    <w:p w:rsidRDefault="00D9011F" w:rsidP="00DE074C" w:rsidR="00D9011F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DOMESTICA d.o.o., Biograd na Moru, Dr. Franje Tuđmana 74, Biograd na Moru, OIB: 08664224959, </w:t>
      </w:r>
      <w:r w:rsidRPr="00FC1537">
        <w:t xml:space="preserve">iznosi </w:t>
      </w:r>
      <w:r>
        <w:rPr>
          <w:b/>
        </w:rPr>
        <w:t xml:space="preserve">3.380,87 </w:t>
      </w:r>
      <w:r>
        <w:t>kuna.</w:t>
      </w:r>
    </w:p>
    <w:p w:rsidRDefault="00D9011F" w:rsidP="00E87D86" w:rsidR="00D9011F" w:rsidRPr="00807351">
      <w:pPr>
        <w:jc w:val="both"/>
      </w:pPr>
    </w:p>
    <w:p w:rsidRDefault="00D9011F" w:rsidP="00CD5142" w:rsidR="00D9011F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Edmond Klarin iz Biograda na Moru, Dr. Franje Tuđmana 74, </w:t>
      </w:r>
      <w:r w:rsidRPr="00FC1537">
        <w:t>dužnika</w:t>
      </w:r>
      <w:r>
        <w:t xml:space="preserve"> DOMESTICA d.o.o., Biograd na Moru,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D9011F" w:rsidP="00CD5142" w:rsidR="00D9011F">
      <w:pPr>
        <w:jc w:val="both"/>
      </w:pPr>
    </w:p>
    <w:p w:rsidRDefault="00D9011F" w:rsidP="0049025B" w:rsidR="00D9011F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D9011F" w:rsidP="00CD5142" w:rsidR="00D9011F">
      <w:pPr>
        <w:jc w:val="both"/>
      </w:pPr>
    </w:p>
    <w:p w:rsidRDefault="00D9011F" w:rsidP="00CD5142" w:rsidR="00D9011F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DOMESTICA d.o.o., Biograd na Moru, Dr. Franje Tuđmana 74, Biograd na Moru, OIB: 08664224959,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DOMESTICA d.o.o., Biograd na Moru,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211-35-2016.</w:t>
      </w:r>
    </w:p>
    <w:p w:rsidRDefault="00D9011F" w:rsidP="00CD5142" w:rsidR="00D9011F">
      <w:pPr>
        <w:jc w:val="both"/>
      </w:pPr>
    </w:p>
    <w:p w:rsidRDefault="00D9011F" w:rsidP="005C42A8" w:rsidR="00D9011F">
      <w:pPr>
        <w:ind w:hanging="142"/>
        <w:jc w:val="both"/>
      </w:pPr>
      <w:r>
        <w:lastRenderedPageBreak/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D9011F" w:rsidP="00E523B5" w:rsidR="00D9011F">
      <w:pPr>
        <w:ind w:firstLine="315"/>
        <w:jc w:val="both"/>
      </w:pPr>
    </w:p>
    <w:p w:rsidRDefault="00D9011F" w:rsidP="00E87D86" w:rsidR="00D9011F" w:rsidRPr="00FC1537">
      <w:pPr>
        <w:jc w:val="center"/>
      </w:pPr>
      <w:r w:rsidRPr="00FC1537">
        <w:t xml:space="preserve">U Zadru, </w:t>
      </w:r>
      <w:r w:rsidR="009341B4">
        <w:t xml:space="preserve">29. siječnja </w:t>
      </w:r>
      <w:r>
        <w:t>2016</w:t>
      </w:r>
      <w:r w:rsidRPr="00FC1537">
        <w:t xml:space="preserve">. </w:t>
      </w:r>
    </w:p>
    <w:p w:rsidRDefault="00D9011F" w:rsidP="00E87D86" w:rsidR="00D9011F" w:rsidRPr="00FC1537">
      <w:pPr>
        <w:jc w:val="center"/>
      </w:pPr>
    </w:p>
    <w:p w:rsidRDefault="00D9011F" w:rsidP="00E87D86" w:rsidR="00D9011F" w:rsidRPr="00FC1537">
      <w:pPr>
        <w:jc w:val="right"/>
      </w:pPr>
    </w:p>
    <w:p w:rsidRDefault="00D9011F" w:rsidP="001945B8" w:rsidR="00D9011F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D9011F" w:rsidP="001945B8" w:rsidR="00D9011F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D9011F" w:rsidP="00B84EF6" w:rsidR="00D9011F" w:rsidRPr="00FC1537">
      <w:pPr>
        <w:jc w:val="right"/>
      </w:pPr>
    </w:p>
    <w:p w:rsidRDefault="00D9011F" w:rsidP="00B84EF6" w:rsidR="00D9011F" w:rsidRPr="00FC1537">
      <w:pPr>
        <w:jc w:val="right"/>
      </w:pPr>
    </w:p>
    <w:p w:rsidRDefault="00D9011F" w:rsidP="00B84EF6" w:rsidR="00D9011F" w:rsidRPr="00FC1537"/>
    <w:p w:rsidRDefault="00D9011F" w:rsidP="00E87D86" w:rsidR="00D9011F" w:rsidRPr="00FC1537">
      <w:pPr>
        <w:jc w:val="both"/>
      </w:pPr>
    </w:p>
    <w:p w:rsidRDefault="00D9011F" w:rsidP="00FC1537" w:rsidR="00D9011F" w:rsidRPr="0049025B">
      <w:pPr>
        <w:ind w:firstLine="708" w:left="12"/>
        <w:jc w:val="both"/>
      </w:pPr>
      <w:r w:rsidRPr="0049025B">
        <w:t>DNA:</w:t>
      </w:r>
    </w:p>
    <w:p w:rsidRDefault="00D9011F" w:rsidP="00E87D86" w:rsidR="00D9011F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D9011F" w:rsidP="0024731F" w:rsidR="00D9011F">
      <w:pPr>
        <w:numPr>
          <w:ilvl w:val="0"/>
          <w:numId w:val="2"/>
        </w:numPr>
        <w:jc w:val="both"/>
      </w:pPr>
      <w:r>
        <w:t>računovodstvo suda</w:t>
      </w:r>
    </w:p>
    <w:p w:rsidRDefault="00D9011F" w:rsidP="0024731F" w:rsidR="00D9011F">
      <w:pPr>
        <w:numPr>
          <w:ilvl w:val="0"/>
          <w:numId w:val="2"/>
        </w:numPr>
        <w:jc w:val="both"/>
      </w:pPr>
      <w:r>
        <w:t>u spis</w:t>
      </w:r>
    </w:p>
    <w:p w:rsidRDefault="00D9011F" w:rsidP="00E87D86" w:rsidR="00D9011F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D9011F" w:rsidP="00E87D86" w:rsidR="00D9011F" w:rsidRPr="00083422">
      <w:pPr>
        <w:ind w:firstLine="720"/>
        <w:jc w:val="both"/>
        <w:rPr>
          <w:b/>
        </w:rPr>
      </w:pPr>
    </w:p>
    <w:p w:rsidRDefault="00D9011F" w:rsidP="00E87D86" w:rsidR="00D9011F" w:rsidRPr="00FC1537">
      <w:pPr>
        <w:ind w:firstLine="720"/>
        <w:jc w:val="both"/>
      </w:pPr>
    </w:p>
    <w:p w:rsidRDefault="00D9011F" w:rsidP="00E87D86" w:rsidR="00D9011F" w:rsidRPr="00FC1537"/>
    <w:p w:rsidRDefault="00D9011F" w:rsidP="00E87D86" w:rsidR="00D9011F" w:rsidRPr="00FC1537"/>
    <w:p w:rsidRDefault="00D9011F" w:rsidR="00D9011F" w:rsidRPr="00FC1537"/>
    <w:sectPr w:rsidSect="00381900" w:rsidR="00D9011F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11F" w:rsidP="00381900" w:rsidR="00D9011F">
      <w:r>
        <w:separator/>
      </w:r>
    </w:p>
  </w:endnote>
  <w:endnote w:id="0" w:type="continuationSeparator">
    <w:p w:rsidRDefault="00D9011F" w:rsidP="00381900" w:rsidR="00D90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11F" w:rsidR="00D9011F">
    <w:pPr>
      <w:pStyle w:val="Podnoje"/>
      <w:rPr>
        <w:lang w:val="hr-HR"/>
      </w:rPr>
    </w:pPr>
  </w:p>
  <w:p w:rsidRDefault="00D9011F" w:rsidR="00D9011F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11F" w:rsidP="00381900" w:rsidR="00D9011F">
      <w:r>
        <w:separator/>
      </w:r>
    </w:p>
  </w:footnote>
  <w:footnote w:id="0" w:type="continuationSeparator">
    <w:p w:rsidRDefault="00D9011F" w:rsidP="00381900" w:rsidR="00D901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20F9" w:rsidP="00FC1537" w:rsidR="00D9011F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27FA1">
      <w:rPr>
        <w:noProof/>
      </w:rPr>
      <w:t>2</w:t>
    </w:r>
    <w:r>
      <w:rPr>
        <w:noProof/>
      </w:rPr>
      <w:fldChar w:fldCharType="end"/>
    </w:r>
    <w:r w:rsidR="00D9011F">
      <w:tab/>
    </w:r>
    <w:r w:rsidR="00D9011F">
      <w:tab/>
      <w:t xml:space="preserve">Poslovni broj: </w:t>
    </w:r>
    <w:r w:rsidR="00D9011F" w:rsidRPr="00FC1537">
      <w:t>1 St</w:t>
    </w:r>
    <w:r w:rsidR="00D9011F">
      <w:t>-35/16-5</w:t>
    </w:r>
  </w:p>
  <w:p w:rsidRDefault="00D9011F" w:rsidR="00D9011F">
    <w:pPr>
      <w:pStyle w:val="Zaglavlje"/>
      <w:jc w:val="center"/>
    </w:pPr>
  </w:p>
  <w:p w:rsidRDefault="00D9011F" w:rsidP="00FC1537" w:rsidR="00D9011F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27FA1"/>
    <w:rsid w:val="0003719B"/>
    <w:rsid w:val="000462D9"/>
    <w:rsid w:val="00051B14"/>
    <w:rsid w:val="0006601C"/>
    <w:rsid w:val="00073A6D"/>
    <w:rsid w:val="00083422"/>
    <w:rsid w:val="00083FCF"/>
    <w:rsid w:val="000C40BA"/>
    <w:rsid w:val="000D0073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E56A0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3241E"/>
    <w:rsid w:val="003578CF"/>
    <w:rsid w:val="00381900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7976"/>
    <w:rsid w:val="0048351D"/>
    <w:rsid w:val="0049025B"/>
    <w:rsid w:val="004928EC"/>
    <w:rsid w:val="004A4292"/>
    <w:rsid w:val="004B358C"/>
    <w:rsid w:val="004D697C"/>
    <w:rsid w:val="004E287C"/>
    <w:rsid w:val="004F1927"/>
    <w:rsid w:val="00515D7F"/>
    <w:rsid w:val="005455BB"/>
    <w:rsid w:val="00565798"/>
    <w:rsid w:val="00567BFA"/>
    <w:rsid w:val="00577921"/>
    <w:rsid w:val="00587490"/>
    <w:rsid w:val="005961AE"/>
    <w:rsid w:val="005B1954"/>
    <w:rsid w:val="005C42A8"/>
    <w:rsid w:val="005C6883"/>
    <w:rsid w:val="005F2D85"/>
    <w:rsid w:val="00631196"/>
    <w:rsid w:val="00655D68"/>
    <w:rsid w:val="0065727A"/>
    <w:rsid w:val="00663483"/>
    <w:rsid w:val="006720F9"/>
    <w:rsid w:val="0069701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D5BE9"/>
    <w:rsid w:val="007E0FEA"/>
    <w:rsid w:val="007E1447"/>
    <w:rsid w:val="007F103E"/>
    <w:rsid w:val="00807351"/>
    <w:rsid w:val="008109EF"/>
    <w:rsid w:val="00810BD8"/>
    <w:rsid w:val="00840CEA"/>
    <w:rsid w:val="0085227E"/>
    <w:rsid w:val="00861722"/>
    <w:rsid w:val="008A3C0B"/>
    <w:rsid w:val="008A3E45"/>
    <w:rsid w:val="008C4F28"/>
    <w:rsid w:val="008D0D9C"/>
    <w:rsid w:val="00913ADA"/>
    <w:rsid w:val="0093027D"/>
    <w:rsid w:val="009341B4"/>
    <w:rsid w:val="009422F5"/>
    <w:rsid w:val="009427F2"/>
    <w:rsid w:val="00942BDB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366DF"/>
    <w:rsid w:val="00B5705C"/>
    <w:rsid w:val="00B768AC"/>
    <w:rsid w:val="00B82590"/>
    <w:rsid w:val="00B84EF6"/>
    <w:rsid w:val="00BF3C0B"/>
    <w:rsid w:val="00C16653"/>
    <w:rsid w:val="00C24CDB"/>
    <w:rsid w:val="00C4055E"/>
    <w:rsid w:val="00C70B03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011F"/>
    <w:rsid w:val="00D9220E"/>
    <w:rsid w:val="00D929F8"/>
    <w:rsid w:val="00DA096F"/>
    <w:rsid w:val="00DA4E30"/>
    <w:rsid w:val="00DC37FF"/>
    <w:rsid w:val="00DC6692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F23CF"/>
    <w:rsid w:val="00EF6429"/>
    <w:rsid w:val="00F01584"/>
    <w:rsid w:val="00F21612"/>
    <w:rsid w:val="00F32BF4"/>
    <w:rsid w:val="00F46E88"/>
    <w:rsid w:val="00F76FE5"/>
    <w:rsid w:val="00F82299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7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F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F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F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F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40522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40522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St-35/2016</izvorni_sadrzaj>
    <derivirana_varijabla naziv="DomainObject.Predmet.OznakaBroj_1">St-35/2016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DOMESTICA d.o.o. za poslovanje nekretninama</izvorni_sadrzaj>
    <derivirana_varijabla naziv="DomainObject.Predmet.ProtustrankaFormated_1">  DOMESTICA d.o.o. za poslovanje nekretninama</derivirana_varijabla>
  </DomainObject.Predmet.ProtustrankaFormated>
  <DomainObject.Predmet.ProtustrankaFormatedOIB>
    <izvorni_sadrzaj>  DOMESTICA d.o.o. za poslovanje nekretninama, OIB 08664224959</izvorni_sadrzaj>
    <derivirana_varijabla naziv="DomainObject.Predmet.ProtustrankaFormatedOIB_1">  DOMESTICA d.o.o. za poslovanje nekretninama, OIB 08664224959</derivirana_varijabla>
  </DomainObject.Predmet.ProtustrankaFormatedOIB>
  <DomainObject.Predmet.ProtustrankaFormatedWithAdress>
    <izvorni_sadrzaj> DOMESTICA d.o.o. za poslovanje nekretninama, Dr. Franje Tuđmana 74, 23210 Biograd Na Moru</izvorni_sadrzaj>
    <derivirana_varijabla naziv="DomainObject.Predmet.ProtustrankaFormatedWithAdress_1"> DOMESTICA d.o.o. za poslovanje nekretninama, Dr. Franje Tuđmana 74, 23210 Biograd Na Moru</derivirana_varijabla>
  </DomainObject.Predmet.ProtustrankaFormatedWithAdress>
  <DomainObject.Predmet.ProtustrankaFormatedWithAdressOIB>
    <izvorni_sadrzaj> DOMESTICA d.o.o. za poslovanje nekretninama, OIB 08664224959, Dr. Franje Tuđmana 74, 23210 Biograd Na Moru</izvorni_sadrzaj>
    <derivirana_varijabla naziv="DomainObject.Predmet.ProtustrankaFormatedWithAdressOIB_1"> DOMESTICA d.o.o. za poslovanje nekretninama, OIB 08664224959, Dr. Franje Tuđmana 74, 23210 Biograd Na Moru</derivirana_varijabla>
  </DomainObject.Predmet.ProtustrankaFormatedWithAdressOIB>
  <DomainObject.Predmet.ProtustrankaWithAdress>
    <izvorni_sadrzaj>DOMESTICA d.o.o. za poslovanje nekretninama Dr. Franje Tuđmana 74, 23210 Biograd Na Moru</izvorni_sadrzaj>
    <derivirana_varijabla naziv="DomainObject.Predmet.ProtustrankaWithAdress_1">DOMESTICA d.o.o. za poslovanje nekretninama Dr. Franje Tuđmana 74, 23210 Biograd Na Moru</derivirana_varijabla>
  </DomainObject.Predmet.ProtustrankaWithAdress>
  <DomainObject.Predmet.ProtustrankaWithAdressOIB>
    <izvorni_sadrzaj>DOMESTICA d.o.o. za poslovanje nekretninama, OIB 08664224959, Dr. Franje Tuđmana 74, 23210 Biograd Na Moru</izvorni_sadrzaj>
    <derivirana_varijabla naziv="DomainObject.Predmet.ProtustrankaWithAdressOIB_1">DOMESTICA d.o.o. za poslovanje nekretninama, OIB 08664224959, Dr. Franje Tuđmana 74, 23210 Biograd Na Moru</derivirana_varijabla>
  </DomainObject.Predmet.ProtustrankaWithAdressOIB>
  <DomainObject.Predmet.ProtustrankaNazivFormated>
    <izvorni_sadrzaj>DOMESTICA d.o.o. za poslovanje nekretninama</izvorni_sadrzaj>
    <derivirana_varijabla naziv="DomainObject.Predmet.ProtustrankaNazivFormated_1">DOMESTICA d.o.o. za poslovanje nekretninama</derivirana_varijabla>
  </DomainObject.Predmet.ProtustrankaNazivFormated>
  <DomainObject.Predmet.ProtustrankaNazivFormatedOIB>
    <izvorni_sadrzaj>DOMESTICA d.o.o. za poslovanje nekretninama, OIB 08664224959</izvorni_sadrzaj>
    <derivirana_varijabla naziv="DomainObject.Predmet.ProtustrankaNazivFormatedOIB_1">DOMESTICA d.o.o. za poslovanje nekretninama, OIB 08664224959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DOMESTICA d.o.o. za poslovanje nekretninama</item>
    </izvorni_sadrzaj>
    <derivirana_varijabla naziv="DomainObject.Predmet.ProtuStrankaListFormated_1">
      <item>DOMESTICA d.o.o. za poslovanje nekretninama</item>
    </derivirana_varijabla>
  </DomainObject.Predmet.ProtuStrankaListFormated>
  <DomainObject.Predmet.ProtuStrankaListFormatedOIB>
    <izvorni_sadrzaj>
      <item>DOMESTICA d.o.o. za poslovanje nekretninama, OIB 08664224959</item>
    </izvorni_sadrzaj>
    <derivirana_varijabla naziv="DomainObject.Predmet.ProtuStrankaListFormatedOIB_1">
      <item>DOMESTICA d.o.o. za poslovanje nekretninama, OIB 08664224959</item>
    </derivirana_varijabla>
  </DomainObject.Predmet.ProtuStrankaListFormatedOIB>
  <DomainObject.Predmet.ProtuStrankaListFormatedWithAdress>
    <izvorni_sadrzaj>
      <item>DOMESTICA d.o.o. za poslovanje nekretninama, Dr. Franje Tuđmana 74, 23210 Biograd Na Moru</item>
    </izvorni_sadrzaj>
    <derivirana_varijabla naziv="DomainObject.Predmet.ProtuStrankaListFormatedWithAdress_1">
      <item>DOMESTICA d.o.o. za poslovanje nekretninama, Dr. Franje Tuđmana 74, 23210 Biograd Na Moru</item>
    </derivirana_varijabla>
  </DomainObject.Predmet.ProtuStrankaListFormatedWithAdress>
  <DomainObject.Predmet.ProtuStrankaListFormatedWithAdressOIB>
    <izvorni_sadrzaj>
      <item>DOMESTICA d.o.o. za poslovanje nekretninama, OIB 08664224959, Dr. Franje Tuđmana 74, 23210 Biograd Na Moru</item>
    </izvorni_sadrzaj>
    <derivirana_varijabla naziv="DomainObject.Predmet.ProtuStrankaListFormatedWithAdressOIB_1">
      <item>DOMESTICA d.o.o. za poslovanje nekretninama, OIB 08664224959, Dr. Franje Tuđmana 74, 23210 Biograd Na Moru</item>
    </derivirana_varijabla>
  </DomainObject.Predmet.ProtuStrankaListFormatedWithAdressOIB>
  <DomainObject.Predmet.ProtuStrankaListNazivFormated>
    <izvorni_sadrzaj>
      <item>DOMESTICA d.o.o. za poslovanje nekretninama</item>
    </izvorni_sadrzaj>
    <derivirana_varijabla naziv="DomainObject.Predmet.ProtuStrankaListNazivFormated_1">
      <item>DOMESTICA d.o.o. za poslovanje nekretninama</item>
    </derivirana_varijabla>
  </DomainObject.Predmet.ProtuStrankaListNazivFormated>
  <DomainObject.Predmet.ProtuStrankaListNazivFormatedOIB>
    <izvorni_sadrzaj>
      <item>DOMESTICA d.o.o. za poslovanje nekretninama, OIB 08664224959</item>
    </izvorni_sadrzaj>
    <derivirana_varijabla naziv="DomainObject.Predmet.ProtuStrankaListNazivFormatedOIB_1">
      <item>DOMESTICA d.o.o. za poslovanje nekretninama, OIB 08664224959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DOMESTICA d.o.o. za poslovanje nekretninama</izvorni_sadrzaj>
    <derivirana_varijabla naziv="DomainObject.Predmet.ProtustrankaIDrugi_1">DOMESTICA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DOMESTICA d.o.o. za poslovanje nekretninama, OIB 08664224959, Dr. Franje Tuđmana 74, 23210 Biograd Na Moru</izvorni_sadrzaj>
    <derivirana_varijabla naziv="DomainObject.Predmet.ProtustrankaIDrugiAdressOIB_1">DOMESTICA d.o.o. za poslovanje nekretninama, OIB 08664224959, Dr. Franje Tuđmana 74,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DOMESTICA d.o.o. za poslovanje nekretninama</item>
    </izvorni_sadrzaj>
    <derivirana_varijabla naziv="DomainObject.Predmet.SudioniciListNaziv_1">
      <item>FINA</item>
      <item>DOMESTICA d.o.o. za poslovanje nekretninama</item>
    </derivirana_varijabla>
  </DomainObject.Predmet.SudioniciListNaziv>
  <DomainObject.Predmet.SudioniciListAdressOIB>
    <izvorni_sadrzaj>
      <item>FINA, OIB 85821130368</item>
      <item>DOMESTICA d.o.o. za poslovanje nekretninama, OIB 08664224959, Dr. Franje Tuđmana 74,23210 Biograd Na Moru</item>
    </izvorni_sadrzaj>
    <derivirana_varijabla naziv="DomainObject.Predmet.SudioniciListAdressOIB_1">
      <item>FINA, OIB 85821130368</item>
      <item>DOMESTICA d.o.o. za poslovanje nekretninama, OIB 08664224959, Dr. Franje Tuđmana 74,23210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08664224959</item>
    </izvorni_sadrzaj>
    <derivirana_varijabla naziv="DomainObject.Predmet.SudioniciListNazivOIB_1">
      <item>, OIB 85821130368</item>
      <item>, OIB 08664224959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450</properties:Words>
  <properties:Characters>2253</properties:Characters>
  <properties:Lines>74</properties:Lines>
  <properties:Paragraphs>20</properties:Paragraphs>
  <properties:TotalTime>4</properties:TotalTime>
  <properties:ScaleCrop>false</properties:ScaleCrop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2016-01-28T08:53:00Z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2016-01-29T10:29:00Z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