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6958" w14:paraId="3ed6958" w:rsidRDefault="00E77059" w:rsidP="003F6C53" w:rsidR="00E77059">
      <w:pPr>
        <w15:collapsed w:val="false"/>
        <w:rPr>
          <w:rFonts w:cs="Arial" w:hAnsi="Arial" w:ascii="Arial"/>
        </w:rPr>
      </w:pPr>
    </w:p>
    <w:p w:rsidRDefault="00DA323C" w:rsidP="003F6C53" w:rsidR="00DA323C" w:rsidRPr="00A93E68"/>
    <w:p w:rsidRDefault="00721F79" w:rsidP="004B557B" w:rsidR="00721F79"/>
    <w:p w:rsidRDefault="00844ED3" w:rsidP="004B557B" w:rsidR="00844ED3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D72DA7" w:rsidP="00D72DA7" w:rsidR="00D72DA7" w:rsidRPr="00D72DA7">
      <w:r w:rsidRPr="00D72DA7">
        <w:t>Zadar, Dr. Franje Tuđmana 35</w:t>
      </w:r>
      <w:r w:rsidRPr="00D72DA7">
        <w:tab/>
      </w:r>
      <w:r w:rsidRPr="00D72DA7">
        <w:tab/>
      </w:r>
      <w:r w:rsidRPr="00D72DA7">
        <w:tab/>
      </w:r>
      <w:r w:rsidRPr="00D72DA7">
        <w:tab/>
      </w:r>
      <w:r w:rsidRPr="00D72DA7">
        <w:tab/>
      </w:r>
      <w:r w:rsidRPr="00D72DA7">
        <w:tab/>
      </w:r>
    </w:p>
    <w:p w:rsidRDefault="00D72DA7" w:rsidP="00D72DA7" w:rsidR="00D72DA7" w:rsidRPr="00D72DA7">
      <w:pPr>
        <w:ind w:firstLine="708"/>
      </w:pPr>
    </w:p>
    <w:p w:rsidRDefault="00D72DA7" w:rsidP="00D72DA7" w:rsidR="00D72DA7" w:rsidRPr="00D72DA7"/>
    <w:p w:rsidRDefault="00D72DA7" w:rsidP="00D72DA7" w:rsidR="00D72DA7" w:rsidRPr="00D72DA7">
      <w:pPr>
        <w:jc w:val="center"/>
      </w:pPr>
      <w:r w:rsidRPr="00D72DA7">
        <w:t>U  I M E  R E P U B L I K E  H R V A T S K E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</w:r>
      <w:r w:rsidR="00D72DA7">
        <w:tab/>
        <w:t>Trgovački sud u Zadru, OIB: 39670464653</w:t>
      </w:r>
      <w:r w:rsidR="00B80171">
        <w:t xml:space="preserve">, </w:t>
      </w:r>
      <w:r w:rsidR="005053E7">
        <w:t>po stečajnoj</w:t>
      </w:r>
      <w:r w:rsidR="005053E7" w:rsidRPr="00A93E68">
        <w:t xml:space="preserve"> su</w:t>
      </w:r>
      <w:r w:rsidR="005053E7">
        <w:t>tkinji Tini Grgas, na prijedlog</w:t>
      </w:r>
      <w:r w:rsidR="00B80171">
        <w:t xml:space="preserve"> </w:t>
      </w:r>
      <w:r w:rsidR="005053E7">
        <w:t>sudske savjetnice Katarine Miletić</w:t>
      </w:r>
      <w:r w:rsidRPr="00A93E68">
        <w:t xml:space="preserve">, </w:t>
      </w:r>
      <w:r w:rsidR="005053E7">
        <w:t xml:space="preserve">u </w:t>
      </w:r>
      <w:r w:rsidR="005053E7" w:rsidRPr="006D4087">
        <w:t>pravnoj stvari</w:t>
      </w:r>
      <w:r w:rsidR="005053E7">
        <w:t xml:space="preserve"> podnositeljice zahtjeva Financijske agencije, </w:t>
      </w:r>
      <w:r w:rsidR="005053E7" w:rsidRPr="000506EC">
        <w:t>R</w:t>
      </w:r>
      <w:r w:rsidR="005053E7">
        <w:t xml:space="preserve">egionalnog centra </w:t>
      </w:r>
      <w:r w:rsidR="005053E7" w:rsidRPr="000506EC">
        <w:t>Split, Podružnic</w:t>
      </w:r>
      <w:r w:rsidR="005053E7">
        <w:t>e</w:t>
      </w:r>
      <w:r w:rsidR="005053E7" w:rsidRPr="000506EC">
        <w:t xml:space="preserve"> </w:t>
      </w:r>
      <w:r w:rsidR="00A80128">
        <w:t>Zadar, Ivana Danila 4.,</w:t>
      </w:r>
      <w:r w:rsidR="005053E7" w:rsidRPr="000506EC">
        <w:t xml:space="preserve"> </w:t>
      </w:r>
      <w:r w:rsidR="005053E7">
        <w:t xml:space="preserve">OIB: 85821130368, </w:t>
      </w:r>
      <w:r w:rsidR="005053E7" w:rsidRPr="000506EC">
        <w:t xml:space="preserve">za </w:t>
      </w:r>
      <w:r w:rsidR="005053E7">
        <w:t xml:space="preserve">provedbu skraćenoga stečajnog postupka nad </w:t>
      </w:r>
      <w:r w:rsidR="005053E7" w:rsidRPr="000506EC">
        <w:t>dužnikom</w:t>
      </w:r>
      <w:r w:rsidR="005053E7" w:rsidRPr="00A93E68">
        <w:t xml:space="preserve"> </w:t>
      </w:r>
      <w:r w:rsidR="00DA323C">
        <w:t xml:space="preserve">ANORTI ADRIA d.o.o., Zadarska 16, 23 210 Biograd na Moru, </w:t>
      </w:r>
      <w:r w:rsidR="00DA323C" w:rsidRPr="00CD10FC">
        <w:t xml:space="preserve">OIB: </w:t>
      </w:r>
      <w:r w:rsidR="00DA323C">
        <w:t>66880183431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963059" w:rsidRPr="00A93E68">
        <w:t>)</w:t>
      </w:r>
      <w:r w:rsidR="00721F79" w:rsidRPr="00A93E68">
        <w:t xml:space="preserve">, dana </w:t>
      </w:r>
      <w:r w:rsidR="00DA323C">
        <w:t>21</w:t>
      </w:r>
      <w:r w:rsidR="005053E7">
        <w:t>. ožujka</w:t>
      </w:r>
      <w:r w:rsidR="008F730E">
        <w:t xml:space="preserve">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844ED3" w:rsidP="00844ED3" w:rsidR="00844ED3">
      <w:pPr>
        <w:ind w:firstLine="708"/>
        <w:jc w:val="both"/>
      </w:pPr>
      <w:r>
        <w:t xml:space="preserve">I. Obustavlja se skraćeni stečajni postupak nad dužnikom </w:t>
      </w:r>
      <w:r w:rsidR="000546AE">
        <w:t xml:space="preserve">ANORTI ADRIA d.o.o., Zadarska 16, 23 210 Biograd na Moru, </w:t>
      </w:r>
      <w:r w:rsidR="000546AE" w:rsidRPr="00CD10FC">
        <w:t xml:space="preserve">OIB: </w:t>
      </w:r>
      <w:r w:rsidR="000546AE">
        <w:t>66880183431</w:t>
      </w:r>
      <w:r>
        <w:t>.</w:t>
      </w:r>
    </w:p>
    <w:p w:rsidRDefault="00844ED3" w:rsidP="00844ED3" w:rsidR="00844ED3">
      <w:pPr>
        <w:ind w:firstLine="708"/>
        <w:jc w:val="both"/>
      </w:pPr>
    </w:p>
    <w:p w:rsidRDefault="00844ED3" w:rsidP="00844ED3" w:rsidR="00844ED3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844ED3" w:rsidP="00844ED3" w:rsidR="00844ED3">
      <w:pPr>
        <w:ind w:firstLine="708"/>
        <w:jc w:val="both"/>
      </w:pPr>
      <w:r>
        <w:t xml:space="preserve"> </w:t>
      </w:r>
    </w:p>
    <w:p w:rsidRDefault="00844ED3" w:rsidP="00844ED3" w:rsidR="00844ED3">
      <w:pPr>
        <w:jc w:val="center"/>
      </w:pPr>
      <w:r>
        <w:t>Obrazloženje</w:t>
      </w:r>
    </w:p>
    <w:p w:rsidRDefault="00844ED3" w:rsidP="00844ED3" w:rsidR="00844ED3">
      <w:pPr>
        <w:jc w:val="both"/>
      </w:pPr>
    </w:p>
    <w:p w:rsidRDefault="00844ED3" w:rsidP="00844ED3" w:rsidR="00844ED3">
      <w:pPr>
        <w:ind w:firstLine="708"/>
        <w:jc w:val="both"/>
      </w:pPr>
      <w:r>
        <w:t xml:space="preserve">Postupajući po zahtjevu Financijske agencije od 21. rujna 2015. za provedbu skraćenoga stečajnog postupka nad dužnikom </w:t>
      </w:r>
      <w:r w:rsidR="000546AE">
        <w:t xml:space="preserve">ANORTI ADRIA d.o.o., Zadarska 16, 23 210 Biograd na Moru, </w:t>
      </w:r>
      <w:r w:rsidR="000546AE" w:rsidRPr="00CD10FC">
        <w:t xml:space="preserve">OIB: </w:t>
      </w:r>
      <w:r w:rsidR="000546AE">
        <w:t>66880183431</w:t>
      </w:r>
      <w:r>
        <w:t>, oglasom ovog suda od 1</w:t>
      </w:r>
      <w:r w:rsidR="00D452EB">
        <w:t>5</w:t>
      </w:r>
      <w:r>
        <w:t xml:space="preserve">. siječnja 2016.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664712" w:rsidP="00844ED3" w:rsidR="00664712">
      <w:pPr>
        <w:ind w:firstLine="708"/>
        <w:jc w:val="both"/>
      </w:pPr>
    </w:p>
    <w:p w:rsidRDefault="00844ED3" w:rsidP="00844ED3" w:rsidR="00844ED3">
      <w:pPr>
        <w:ind w:firstLine="708"/>
        <w:jc w:val="both"/>
      </w:pPr>
      <w:r>
        <w:t xml:space="preserve">U propisanom roku vjerovnik dužnika </w:t>
      </w:r>
      <w:r w:rsidR="00D452EB">
        <w:t xml:space="preserve">Republika Hrvatska, Porezna uprava, Područni ured Dalmacija </w:t>
      </w:r>
      <w:r w:rsidR="00D452EB" w:rsidRPr="00FB6C70">
        <w:t xml:space="preserve">je </w:t>
      </w:r>
      <w:r w:rsidR="00D452EB">
        <w:t>26. veljače</w:t>
      </w:r>
      <w:r w:rsidR="00D452EB" w:rsidRPr="00FB6C70">
        <w:t xml:space="preserve"> 2016.</w:t>
      </w:r>
      <w:r w:rsidR="00D452EB">
        <w:t xml:space="preserve"> </w:t>
      </w:r>
      <w:r>
        <w:t xml:space="preserve">podnio prijedlog za otvaranje stečajnoga postupka nad dužnikom te je izvijestio sud da prema dužniku ima dospjelu novčanu tražbinu u iznosu od </w:t>
      </w:r>
      <w:r w:rsidR="00D452EB">
        <w:t>518.256,36</w:t>
      </w:r>
      <w:r>
        <w:t xml:space="preserve"> kn koju je dokumentirao izvodima otvorenih stavki prema dužniku.  </w:t>
      </w:r>
    </w:p>
    <w:p w:rsidRDefault="00664712" w:rsidP="00844ED3" w:rsidR="00664712">
      <w:pPr>
        <w:ind w:firstLine="708"/>
        <w:jc w:val="both"/>
        <w:rPr>
          <w:b/>
        </w:rPr>
      </w:pPr>
    </w:p>
    <w:p w:rsidRDefault="00844ED3" w:rsidP="00844ED3" w:rsidR="00844ED3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64712" w:rsidP="00844ED3" w:rsidR="00664712">
      <w:pPr>
        <w:ind w:firstLine="708"/>
        <w:jc w:val="both"/>
      </w:pPr>
    </w:p>
    <w:p w:rsidRDefault="00844ED3" w:rsidP="00844ED3" w:rsidR="00844ED3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</w:t>
      </w:r>
      <w:r>
        <w:lastRenderedPageBreak/>
        <w:t xml:space="preserve">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844ED3" w:rsidP="00844ED3" w:rsidR="00844ED3">
      <w:pPr>
        <w:jc w:val="both"/>
      </w:pPr>
    </w:p>
    <w:p w:rsidRDefault="00721F79" w:rsidP="008F730E" w:rsidR="00C443B6">
      <w:pPr>
        <w:jc w:val="center"/>
      </w:pPr>
      <w:r w:rsidRPr="00A93E68">
        <w:t xml:space="preserve">U Zadru, </w:t>
      </w:r>
      <w:r w:rsidR="00D452EB">
        <w:t>2</w:t>
      </w:r>
      <w:r w:rsidR="002660C5">
        <w:t>1</w:t>
      </w:r>
      <w:r w:rsidR="00D452EB">
        <w:t>.</w:t>
      </w:r>
      <w:r w:rsidR="001919BA">
        <w:t xml:space="preserve"> ožujka</w:t>
      </w:r>
      <w:r w:rsidR="008F730E">
        <w:t xml:space="preserve"> 2016.</w:t>
      </w:r>
    </w:p>
    <w:p w:rsidRDefault="008F730E" w:rsidP="008F730E" w:rsidR="008F730E" w:rsidRPr="00A93E68">
      <w:pPr>
        <w:jc w:val="center"/>
      </w:pPr>
    </w:p>
    <w:p w:rsidRDefault="001919BA" w:rsidP="001919BA" w:rsidR="00721F79" w:rsidRPr="00A93E68">
      <w:r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21F79" w:rsidRPr="00A93E68">
        <w:t>S</w:t>
      </w:r>
      <w:r>
        <w:t>tečajni sudac</w:t>
      </w:r>
    </w:p>
    <w:p w:rsidRDefault="001919BA" w:rsidP="001919BA" w:rsidR="00737A6F" w:rsidRPr="00A93E68">
      <w:r>
        <w:t xml:space="preserve">Katarina Miletić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171">
        <w:t>Tina Grgas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045275" w:rsidP="00721F79" w:rsidR="00045275"/>
    <w:p w:rsidRDefault="00721F79" w:rsidP="00721F79" w:rsidR="00721F79" w:rsidRPr="00A93E68">
      <w:r w:rsidRPr="00A93E68">
        <w:t xml:space="preserve">UPUTA O PRAVNOM LIJEKU:  </w:t>
      </w:r>
    </w:p>
    <w:p w:rsidRDefault="005D63EE" w:rsidP="005D63EE" w:rsidR="005D63EE"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7312AB" w:rsidP="00FB52CB" w:rsidR="007312AB">
      <w:pPr>
        <w:ind w:firstLine="360"/>
      </w:pPr>
    </w:p>
    <w:p w:rsidRDefault="004E2475" w:rsidP="00FB52CB" w:rsidR="004E2475">
      <w:pPr>
        <w:ind w:firstLine="360"/>
      </w:pPr>
    </w:p>
    <w:p w:rsidRDefault="00C43FB1" w:rsidP="00FB52CB" w:rsidR="00FB52CB" w:rsidRPr="004E2475">
      <w:pPr>
        <w:ind w:firstLine="360"/>
        <w:rPr>
          <w:b/>
        </w:rPr>
      </w:pPr>
      <w:r>
        <w:t>DNA:</w:t>
      </w:r>
      <w:bookmarkStart w:name="_GoBack" w:id="0"/>
      <w:bookmarkEnd w:id="0"/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  <w:r w:rsidR="001919BA">
        <w:t xml:space="preserve">, Podružnica </w:t>
      </w:r>
      <w:r w:rsidR="00045275">
        <w:t>Zadar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 xml:space="preserve">stečajnom dužniku 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664712" w:rsidR="00FB52CB" w:rsidRPr="00A93E68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8E1" w:rsidP="004E2475" w:rsidR="00EF78E1">
      <w:r>
        <w:separator/>
      </w:r>
    </w:p>
  </w:endnote>
  <w:endnote w:id="0" w:type="continuationSeparator">
    <w:p w:rsidRDefault="00EF78E1" w:rsidP="004E2475" w:rsidR="00EF7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8E1" w:rsidP="004E2475" w:rsidR="00EF78E1">
      <w:r>
        <w:separator/>
      </w:r>
    </w:p>
  </w:footnote>
  <w:footnote w:id="0" w:type="continuationSeparator">
    <w:p w:rsidRDefault="00EF78E1" w:rsidP="004E2475" w:rsidR="00EF7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0C5" w:rsidP="002660C5" w:rsidR="004E2475">
    <w:pPr>
      <w:tabs>
        <w:tab w:pos="3960" w:val="left"/>
        <w:tab w:pos="9072" w:val="right"/>
      </w:tabs>
    </w:pPr>
    <w:r>
      <w:tab/>
    </w:r>
    <w:r>
      <w:tab/>
    </w:r>
    <w:r w:rsidR="005053E7">
      <w:t>Poslovni broj: 5</w:t>
    </w:r>
    <w:r w:rsidR="005053E7" w:rsidRPr="00A93E68">
      <w:t xml:space="preserve"> St</w:t>
    </w:r>
    <w:r w:rsidR="005053E7">
      <w:t>-</w:t>
    </w:r>
    <w:r w:rsidR="00DA323C">
      <w:t>292/15-8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46AE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660C5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4712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44ED3"/>
    <w:rsid w:val="0085248C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452EB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C0A04"/>
    <w:rsid w:val="00DE0356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EF78E1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60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C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C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C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6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C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C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C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26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708251.62</izvorni_sadrzaj>
    <derivirana_varijabla naziv="DomainObject.Predmet.TrenutnaVrijednost_1">708251.62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ANORTI ADRIA društvo s ograničenom odgovornošću za servis plovila</item>
    </izvorni_sadrzaj>
    <derivirana_varijabla naziv="DomainObject.Predmet.SudioniciListNaziv_1">
      <item>FINA</item>
      <item>ANORTI ADRIA društvo s ograničenom odgovornošću za servis plovila</item>
    </derivirana_varijabla>
  </DomainObject.Predmet.SudioniciListNaziv>
  <DomainObject.Predmet.SudioniciListAdressOIB>
    <izvorni_sadrzaj>
      <item>FINA, OIB 85821130368</item>
      <item>ANORTI ADRIA društvo s ograničenom odgovornošću za servis plovila, OIB 66880183431, Zadarska 16,23210 Biograd Na Moru</item>
    </izvorni_sadrzaj>
    <derivirana_varijabla naziv="DomainObject.Predmet.SudioniciListAdressOIB_1">
      <item>FINA, OIB 85821130368</item>
      <item>ANORTI ADRIA društvo s ograničenom odgovornošću za servis plovila, OIB 66880183431, Zadarska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66880183431</item>
    </izvorni_sadrzaj>
    <derivirana_varijabla naziv="DomainObject.Predmet.SudioniciListNazivOIB_1">
      <item>, OIB 85821130368</item>
      <item>, OIB 66880183431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2507</properties:Characters>
  <properties:Lines>74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2016-03-21T08:46:00Z</dcterms:created>
  <dc:creator>Administrator</dc:creator>
  <cp:lastModifiedBy>Vedrana Raspović</cp:lastModifiedBy>
  <cp:lastPrinted>2016-03-21T14:20:00Z</cp:lastPrinted>
  <dcterms:modified xmlns:xsi="http://www.w3.org/2001/XMLSchema-instance" xsi:type="dcterms:W3CDTF">2016-03-21T14:21:00Z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