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50da" w14:paraId="20a50da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447513">
        <w:rPr>
          <w:rFonts w:hAnsi="Times New Roman" w:ascii="Times New Roman"/>
          <w:szCs w:val="24"/>
        </w:rPr>
        <w:t>4017/16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>Trgovački sud u Zagrebu po sucu pojedincu Luciji Butigan</w:t>
      </w:r>
      <w:r w:rsidR="00447513">
        <w:rPr>
          <w:szCs w:val="24"/>
        </w:rPr>
        <w:t xml:space="preserve">, u stečajnom postupku </w:t>
      </w:r>
      <w:r w:rsidR="000950DC">
        <w:rPr>
          <w:szCs w:val="24"/>
        </w:rPr>
        <w:t xml:space="preserve"> </w:t>
      </w:r>
      <w:r w:rsidR="00447513">
        <w:rPr>
          <w:szCs w:val="24"/>
        </w:rPr>
        <w:t xml:space="preserve">povodom podnesenog prijedloga dužnika </w:t>
      </w:r>
      <w:r w:rsidR="00447513" w:rsidRPr="00447513">
        <w:rPr>
          <w:szCs w:val="24"/>
        </w:rPr>
        <w:t>ZDRAVI SUSTAVI d.o.o.</w:t>
      </w:r>
      <w:r w:rsidR="00447513">
        <w:rPr>
          <w:szCs w:val="24"/>
        </w:rPr>
        <w:t xml:space="preserve">, Zagreb, Savska cesta 144a, OIB </w:t>
      </w:r>
      <w:r w:rsidR="00447513" w:rsidRPr="00447513">
        <w:rPr>
          <w:szCs w:val="24"/>
        </w:rPr>
        <w:t>74489408362</w:t>
      </w:r>
      <w:r w:rsidR="000950DC">
        <w:rPr>
          <w:szCs w:val="24"/>
        </w:rPr>
        <w:t>,</w:t>
      </w:r>
      <w:r w:rsidR="00447513">
        <w:rPr>
          <w:szCs w:val="24"/>
        </w:rPr>
        <w:t xml:space="preserve"> kojeg zastupa punomoćnik Miljenko Jekić, odvjetnik iz Zagreba, II. Barilovićka 5, za otvaranje stečajnog postupka nad dužnikom </w:t>
      </w:r>
      <w:r w:rsidR="00447513" w:rsidRPr="00447513">
        <w:rPr>
          <w:szCs w:val="24"/>
        </w:rPr>
        <w:t>ZDRAVI SUSTAVI d.o.o.</w:t>
      </w:r>
      <w:r w:rsidR="00447513">
        <w:rPr>
          <w:szCs w:val="24"/>
        </w:rPr>
        <w:t xml:space="preserve">, Zagreb, Savska cesta 144a, OIB </w:t>
      </w:r>
      <w:r w:rsidR="00447513" w:rsidRPr="00447513">
        <w:rPr>
          <w:szCs w:val="24"/>
        </w:rPr>
        <w:t>74489408362</w:t>
      </w:r>
      <w:r w:rsidR="00447513">
        <w:rPr>
          <w:szCs w:val="24"/>
        </w:rPr>
        <w:t xml:space="preserve">, </w:t>
      </w:r>
      <w:r w:rsidR="000950DC">
        <w:rPr>
          <w:szCs w:val="24"/>
        </w:rPr>
        <w:t xml:space="preserve">dana </w:t>
      </w:r>
      <w:r w:rsidR="00447513">
        <w:rPr>
          <w:szCs w:val="24"/>
        </w:rPr>
        <w:t>26</w:t>
      </w:r>
      <w:r w:rsidR="000950DC">
        <w:rPr>
          <w:szCs w:val="24"/>
        </w:rPr>
        <w:t xml:space="preserve">. </w:t>
      </w:r>
      <w:r w:rsidR="00DB5A90">
        <w:rPr>
          <w:szCs w:val="24"/>
        </w:rPr>
        <w:t>veljače 2018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447513" w:rsidRPr="00447513">
        <w:rPr>
          <w:rFonts w:hAnsi="Times New Roman" w:ascii="Times New Roman"/>
          <w:szCs w:val="24"/>
        </w:rPr>
        <w:t>ZDRAVI SUSTAVI d.o.o., Zagreb, Sav</w:t>
      </w:r>
      <w:r w:rsidR="00447513">
        <w:rPr>
          <w:rFonts w:hAnsi="Times New Roman" w:ascii="Times New Roman"/>
          <w:szCs w:val="24"/>
        </w:rPr>
        <w:t>ska cesta 144a, OIB 74489408362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330773">
        <w:rPr>
          <w:rFonts w:hAnsi="Times New Roman" w:ascii="Times New Roman"/>
          <w:szCs w:val="24"/>
        </w:rPr>
        <w:t>-dužnik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330773" w:rsidRPr="00330773">
        <w:rPr>
          <w:rFonts w:hAnsi="Times New Roman" w:ascii="Times New Roman"/>
          <w:szCs w:val="24"/>
        </w:rPr>
        <w:t>ZDRAVI SUSTAVI d.o.o., Zagreb, Sav</w:t>
      </w:r>
      <w:r w:rsidR="00330773">
        <w:rPr>
          <w:rFonts w:hAnsi="Times New Roman" w:ascii="Times New Roman"/>
          <w:szCs w:val="24"/>
        </w:rPr>
        <w:t>ska cesta 144a, OIB 74489408362.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 w:rsidR="00330773">
        <w:rPr>
          <w:rFonts w:hAnsi="Times New Roman" w:ascii="Times New Roman"/>
          <w:szCs w:val="24"/>
        </w:rPr>
        <w:t>18/2498-1</w:t>
      </w:r>
      <w:r w:rsidR="003479D2">
        <w:rPr>
          <w:rFonts w:hAnsi="Times New Roman" w:ascii="Times New Roman"/>
          <w:szCs w:val="24"/>
        </w:rPr>
        <w:t xml:space="preserve">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330773">
        <w:rPr>
          <w:rFonts w:hAnsi="Times New Roman" w:ascii="Times New Roman"/>
          <w:szCs w:val="24"/>
        </w:rPr>
        <w:t>8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330773">
        <w:rPr>
          <w:rFonts w:hAnsi="Times New Roman" w:ascii="Times New Roman"/>
          <w:szCs w:val="24"/>
        </w:rPr>
        <w:t>veljače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330773">
        <w:rPr>
          <w:rFonts w:hAnsi="Times New Roman" w:ascii="Times New Roman"/>
          <w:szCs w:val="24"/>
        </w:rPr>
        <w:t>8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>k</w:t>
      </w:r>
      <w:r w:rsidR="00330773">
        <w:rPr>
          <w:rFonts w:hAnsi="Times New Roman" w:ascii="Times New Roman"/>
          <w:szCs w:val="24"/>
        </w:rPr>
        <w:t xml:space="preserve">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>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330773">
        <w:rPr>
          <w:b w:val="false"/>
          <w:szCs w:val="24"/>
        </w:rPr>
        <w:t>26</w:t>
      </w:r>
      <w:r w:rsidR="001026F1">
        <w:rPr>
          <w:b w:val="false"/>
          <w:szCs w:val="24"/>
        </w:rPr>
        <w:t xml:space="preserve">. </w:t>
      </w:r>
      <w:r w:rsidR="00DB5A90">
        <w:rPr>
          <w:b w:val="false"/>
          <w:szCs w:val="24"/>
        </w:rPr>
        <w:t>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1456EC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1456EC" w:rsidP="001456EC" w:rsidR="001456EC" w:rsidRPr="001456EC">
      <w:pPr>
        <w:ind w:left="5040"/>
        <w:rPr>
          <w:rFonts w:hAnsi="Times New Roman" w:ascii="Times New Roman"/>
        </w:rPr>
      </w:pPr>
      <w:r w:rsidRPr="001456EC">
        <w:rPr>
          <w:rFonts w:hAnsi="Times New Roman" w:ascii="Times New Roman"/>
        </w:rPr>
        <w:t>Za točnost otpravka-ovlašteni službenik</w:t>
      </w:r>
    </w:p>
    <w:p w:rsidRDefault="001456EC" w:rsidP="001456EC" w:rsidR="001456EC" w:rsidRPr="001456EC">
      <w:pPr>
        <w:ind w:left="5040"/>
        <w:rPr>
          <w:rFonts w:hAnsi="Times New Roman" w:ascii="Times New Roman"/>
        </w:rPr>
      </w:pPr>
      <w:r w:rsidRPr="001456EC">
        <w:rPr>
          <w:rFonts w:hAnsi="Times New Roman" w:ascii="Times New Roman"/>
        </w:rPr>
        <w:tab/>
        <w:t xml:space="preserve">   Monika Grbac</w:t>
      </w:r>
    </w:p>
    <w:p w:rsidRDefault="00B530A9" w:rsidR="00B530A9" w:rsidRPr="00936170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773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4017/16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456EC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30773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47513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75433"/>
    <w:rsid w:val="00581D60"/>
    <w:rsid w:val="00595CBC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5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6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6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6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6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5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6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6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6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6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4017</izvorni_sadrzaj>
    <derivirana_varijabla naziv="DomainObject.Predmet.Broj_1">4017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St-4017/2016</izvorni_sadrzaj>
    <derivirana_varijabla naziv="DomainObject.Predmet.OznakaBroj_1">St-4017/2016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ZDRAVI SUSTAVI d.o.o. zastupanog po punomoćniku Miljenko Jekić</izvorni_sadrzaj>
    <derivirana_varijabla naziv="DomainObject.Predmet.ProtustrankaFormated_1">  ZDRAVI SUSTAVI d.o.o. zastupanog po punomoćniku Miljenko Jekić</derivirana_varijabla>
  </DomainObject.Predmet.ProtustrankaFormated>
  <DomainObject.Predmet.ProtustrankaFormatedOIB>
    <izvorni_sadrzaj>  ZDRAVI SUSTAVI d.o.o., OIB 74489408362 zastupanog po punomoćniku Miljenko Jekić</izvorni_sadrzaj>
    <derivirana_varijabla naziv="DomainObject.Predmet.ProtustrankaFormatedOIB_1">  ZDRAVI SUSTAVI d.o.o., OIB 74489408362 zastupanog po punomoćniku Miljenko Jekić</derivirana_varijabla>
  </DomainObject.Predmet.ProtustrankaFormatedOIB>
  <DomainObject.Predmet.ProtustrankaFormatedWithAdress>
    <izvorni_sadrzaj> ZDRAVI SUSTAVI d.o.o., Savska cesta 144 A, 10000 Zagreb zastupanog po punomoćniku Miljenko Jekić</izvorni_sadrzaj>
    <derivirana_varijabla naziv="DomainObject.Predmet.ProtustrankaFormatedWithAdress_1"> ZDRAVI SUSTAVI d.o.o., Savska cesta 144 A, 10000 Zagreb zastupanog po punomoćniku Miljenko Jekić</derivirana_varijabla>
  </DomainObject.Predmet.ProtustrankaFormatedWithAdress>
  <DomainObject.Predmet.ProtustrankaFormatedWithAdressOIB>
    <izvorni_sadrzaj> ZDRAVI SUSTAVI d.o.o., OIB 74489408362, Savska cesta 144 A, 10000 Zagreb zastupanog po punomoćniku Miljenko Jekić</izvorni_sadrzaj>
    <derivirana_varijabla naziv="DomainObject.Predmet.ProtustrankaFormatedWithAdressOIB_1"> ZDRAVI SUSTAVI d.o.o., OIB 74489408362, Savska cesta 144 A, 10000 Zagreb zastupanog po punomoćniku Miljenko Jekić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ZDRAVI SUSTAVI d.o.o.</izvorni_sadrzaj>
    <derivirana_varijabla naziv="DomainObject.Predmet.StrankaFormated_1">  ZDRAVI SUSTAVI d.o.o.</derivirana_varijabla>
  </DomainObject.Predmet.StrankaFormated>
  <DomainObject.Predmet.StrankaFormatedOIB>
    <izvorni_sadrzaj>  ZDRAVI SUSTAVI d.o.o., OIB 74489408362</izvorni_sadrzaj>
    <derivirana_varijabla naziv="DomainObject.Predmet.StrankaFormatedOIB_1">  ZDRAVI SUSTAVI d.o.o., OIB 74489408362</derivirana_varijabla>
  </DomainObject.Predmet.StrankaFormatedOIB>
  <DomainObject.Predmet.StrankaFormatedWithAdress>
    <izvorni_sadrzaj> ZDRAVI SUSTAVI d.o.o., Savska cesta 144 A, 10000 Zagreb</izvorni_sadrzaj>
    <derivirana_varijabla naziv="DomainObject.Predmet.StrankaFormatedWithAdress_1"> ZDRAVI SUSTAVI d.o.o., Savska cesta 144 A, 10000 Zagreb</derivirana_varijabla>
  </DomainObject.Predmet.StrankaFormatedWithAdress>
  <DomainObject.Predmet.StrankaFormatedWithAdressOIB>
    <izvorni_sadrzaj> ZDRAVI SUSTAVI d.o.o., OIB 74489408362, Savska cesta 144 A, 10000 Zagreb</izvorni_sadrzaj>
    <derivirana_varijabla naziv="DomainObject.Predmet.StrankaFormatedWithAdressOIB_1"> ZDRAVI SUSTAVI d.o.o., OIB 74489408362, Savska cesta 144 A, 10000 Zagreb</derivirana_varijabla>
  </DomainObject.Predmet.StrankaFormatedWithAdressOIB>
  <DomainObject.Predmet.StrankaWithAdress>
    <izvorni_sadrzaj>ZDRAVI SUSTAVI d.o.o. Savska cesta 144 A,10000 Zagreb</izvorni_sadrzaj>
    <derivirana_varijabla naziv="DomainObject.Predmet.StrankaWithAdress_1">ZDRAVI SUSTAVI d.o.o. Savska cesta 144 A,10000 Zagreb</derivirana_varijabla>
  </DomainObject.Predmet.StrankaWithAdress>
  <DomainObject.Predmet.StrankaWithAdressOIB>
    <izvorni_sadrzaj>ZDRAVI SUSTAVI d.o.o., OIB 74489408362, Savska cesta 144 A,10000 Zagreb</izvorni_sadrzaj>
    <derivirana_varijabla naziv="DomainObject.Predmet.StrankaWithAdressOIB_1">ZDRAVI SUSTAVI d.o.o., OIB 74489408362, Savska cesta 144 A,10000 Zagreb</derivirana_varijabla>
  </DomainObject.Predmet.StrankaWithAdressOIB>
  <DomainObject.Predmet.StrankaNazivFormated>
    <izvorni_sadrzaj>ZDRAVI SUSTAVI d.o.o.</izvorni_sadrzaj>
    <derivirana_varijabla naziv="DomainObject.Predmet.StrankaNazivFormated_1">ZDRAVI SUSTAVI d.o.o.</derivirana_varijabla>
  </DomainObject.Predmet.StrankaNazivFormated>
  <DomainObject.Predmet.StrankaNazivFormatedOIB>
    <izvorni_sadrzaj>ZDRAVI SUSTAVI d.o.o., OIB 74489408362</izvorni_sadrzaj>
    <derivirana_varijabla naziv="DomainObject.Predmet.StrankaNazivFormatedOIB_1">ZDRAVI SUSTAVI d.o.o., OIB 74489408362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ZDRAVI SUSTAVI d.o.o.</item>
    </izvorni_sadrzaj>
    <derivirana_varijabla naziv="DomainObject.Predmet.StrankaListFormated_1">
      <item>ZDRAVI SUSTAVI d.o.o.</item>
    </derivirana_varijabla>
  </DomainObject.Predmet.StrankaListFormated>
  <DomainObject.Predmet.StrankaListFormatedOIB>
    <izvorni_sadrzaj>
      <item>ZDRAVI SUSTAVI d.o.o., OIB 74489408362</item>
    </izvorni_sadrzaj>
    <derivirana_varijabla naziv="DomainObject.Predmet.StrankaListFormatedOIB_1">
      <item>ZDRAVI SUSTAVI d.o.o., OIB 74489408362</item>
    </derivirana_varijabla>
  </DomainObject.Predmet.StrankaListFormatedOIB>
  <DomainObject.Predmet.StrankaListFormatedWithAdress>
    <izvorni_sadrzaj>
      <item>ZDRAVI SUSTAVI d.o.o., Savska cesta 144 A, 10000 Zagreb</item>
    </izvorni_sadrzaj>
    <derivirana_varijabla naziv="DomainObject.Predmet.StrankaListFormatedWithAdress_1">
      <item>ZDRAVI SUSTAVI d.o.o., Savska cesta 144 A, 10000 Zagreb</item>
    </derivirana_varijabla>
  </DomainObject.Predmet.StrankaListFormatedWithAdress>
  <DomainObject.Predmet.StrankaListFormatedWithAdressOIB>
    <izvorni_sadrzaj>
      <item>ZDRAVI SUSTAVI d.o.o., OIB 74489408362, Savska cesta 144 A, 10000 Zagreb</item>
    </izvorni_sadrzaj>
    <derivirana_varijabla naziv="DomainObject.Predmet.StrankaListFormatedWithAdressOIB_1">
      <item>ZDRAVI SUSTAVI d.o.o., OIB 74489408362, Savska cesta 144 A, 10000 Zagreb</item>
    </derivirana_varijabla>
  </DomainObject.Predmet.StrankaListFormatedWithAdressOIB>
  <DomainObject.Predmet.StrankaListNazivFormated>
    <izvorni_sadrzaj>
      <item>ZDRAVI SUSTAVI d.o.o.</item>
    </izvorni_sadrzaj>
    <derivirana_varijabla naziv="DomainObject.Predmet.StrankaListNazivFormated_1">
      <item>ZDRAVI SUSTAVI d.o.o.</item>
    </derivirana_varijabla>
  </DomainObject.Predmet.StrankaListNazivFormated>
  <DomainObject.Predmet.StrankaListNazivFormatedOIB>
    <izvorni_sadrzaj>
      <item>ZDRAVI SUSTAVI d.o.o., OIB 74489408362</item>
    </izvorni_sadrzaj>
    <derivirana_varijabla naziv="DomainObject.Predmet.StrankaListNazivFormatedOIB_1">
      <item>ZDRAVI SUSTAVI d.o.o., OIB 74489408362</item>
    </derivirana_varijabla>
  </DomainObject.Predmet.StrankaListNazivFormatedOIB>
  <DomainObject.Predmet.ProtuStrankaListFormated>
    <izvorni_sadrzaj>
      <item>ZDRAVI SUSTAVI d.o.o. zastupanog po punomoćniku Miljenko Jekić</item>
    </izvorni_sadrzaj>
    <derivirana_varijabla naziv="DomainObject.Predmet.ProtuStrankaListFormated_1">
      <item>ZDRAVI SUSTAVI d.o.o. zastupanog po punomoćniku Miljenko Jekić</item>
    </derivirana_varijabla>
  </DomainObject.Predmet.ProtuStrankaListFormated>
  <DomainObject.Predmet.ProtuStrankaListFormatedOIB>
    <izvorni_sadrzaj>
      <item>ZDRAVI SUSTAVI d.o.o., OIB 74489408362 zastupanog po punomoćniku Miljenko Jekić</item>
    </izvorni_sadrzaj>
    <derivirana_varijabla naziv="DomainObject.Predmet.ProtuStrankaListFormatedOIB_1">
      <item>ZDRAVI SUSTAVI d.o.o., OIB 74489408362 zastupanog po punomoćniku Miljenko Jekić</item>
    </derivirana_varijabla>
  </DomainObject.Predmet.ProtuStrankaListFormatedOIB>
  <DomainObject.Predmet.ProtuStrankaListFormatedWithAdress>
    <izvorni_sadrzaj>
      <item>ZDRAVI SUSTAVI d.o.o., Savska cesta 144 A, 10000 Zagreb zastupanog po punomoćniku Miljenko Jekić</item>
    </izvorni_sadrzaj>
    <derivirana_varijabla naziv="DomainObject.Predmet.ProtuStrankaListFormatedWithAdress_1">
      <item>ZDRAVI SUSTAVI d.o.o., Savska cesta 144 A, 10000 Zagreb zastupanog po punomoćniku Miljenko Jekić</item>
    </derivirana_varijabla>
  </DomainObject.Predmet.ProtuStrankaListFormatedWithAdress>
  <DomainObject.Predmet.ProtuStrankaListFormatedWithAdressOIB>
    <izvorni_sadrzaj>
      <item>ZDRAVI SUSTAVI d.o.o., OIB 74489408362, Savska cesta 144 A, 10000 Zagreb zastupanog po punomoćniku Miljenko Jekić</item>
    </izvorni_sadrzaj>
    <derivirana_varijabla naziv="DomainObject.Predmet.ProtuStrankaListFormatedWithAdressOIB_1">
      <item>ZDRAVI SUSTAVI d.o.o., OIB 74489408362, Savska cesta 144 A, 10000 Zagreb zastupanog po punomoćniku Miljenko Jekić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>
      <item>Miljenko Jekić punomoćnik sudionika u postupku ZDRAVI SUSTAVI d.o.o.</item>
    </izvorni_sadrzaj>
    <derivirana_varijabla naziv="DomainObject.Predmet.OstaliListFormated_1">
      <item>Miljenko Jekić punomoćnik sudionika u postupku ZDRAVI SUSTAVI d.o.o.</item>
    </derivirana_varijabla>
  </DomainObject.Predmet.OstaliListFormated>
  <DomainObject.Predmet.OstaliListFormatedOIB>
    <izvorni_sadrzaj>
      <item>Miljenko Jekić, OIB 19254815488 punomoćnik sudionika u postupku ZDRAVI SUSTAVI d.o.o.</item>
    </izvorni_sadrzaj>
    <derivirana_varijabla naziv="DomainObject.Predmet.OstaliListFormatedOIB_1">
      <item>Miljenko Jekić, OIB 19254815488 punomoćnik sudionika u postupku ZDRAVI SUSTAVI d.o.o.</item>
    </derivirana_varijabla>
  </DomainObject.Predmet.OstaliListFormatedOIB>
  <DomainObject.Predmet.OstaliListFormatedWithAdress>
    <izvorni_sadrzaj>
      <item>Miljenko Jekić, II Barilovička 5, 10000 Zagreb punomoćnik sudionika u postupku ZDRAVI SUSTAVI d.o.o.</item>
    </izvorni_sadrzaj>
    <derivirana_varijabla naziv="DomainObject.Predmet.OstaliListFormatedWithAdress_1">
      <item>Miljenko Jekić, II Barilovička 5, 10000 Zagreb punomoćnik sudionika u postupku ZDRAVI SUSTAVI d.o.o.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ZDRAVI SUSTAVI d.o.o.</item>
    </izvorni_sadrzaj>
    <derivirana_varijabla naziv="DomainObject.Predmet.OstaliListFormatedWithAdressOIB_1">
      <item>Miljenko Jekić, OIB 19254815488, II Barilovička 5, 10000 Zagreb punomoćnik sudionika u postupku ZDRAVI SUSTAVI d.o.o.</item>
    </derivirana_varijabla>
  </DomainObject.Predmet.OstaliListFormatedWithAdressOIB>
  <DomainObject.Predmet.OstaliListNazivFormated>
    <izvorni_sadrzaj>
      <item>Miljenko Jekić</item>
    </izvorni_sadrzaj>
    <derivirana_varijabla naziv="DomainObject.Predmet.OstaliListNazivFormated_1">
      <item>Miljenko Jekić</item>
    </derivirana_varijabla>
  </DomainObject.Predmet.OstaliListNazivFormated>
  <DomainObject.Predmet.OstaliListNazivFormatedOIB>
    <izvorni_sadrzaj>
      <item>Miljenko Jekić, OIB 19254815488</item>
    </izvorni_sadrzaj>
    <derivirana_varijabla naziv="DomainObject.Predmet.OstaliListNazivFormatedOIB_1"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ZDRAVI SUSTAVI d.o.o.</izvorni_sadrzaj>
    <derivirana_varijabla naziv="DomainObject.Predmet.StrankaIDrugi_1">ZDRAVI SUSTAVI d.o.o.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ZDRAVI SUSTAVI d.o.o., OIB 74489408362, Savska cesta 144 A, 10000 Zagreb</izvorni_sadrzaj>
    <derivirana_varijabla naziv="DomainObject.Predmet.StrankaIDrugiAdressOIB_1">ZDRAVI SUSTAVI d.o.o., OIB 74489408362, Savska cesta 144 A,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ZDRAVI SUSTAVI d.o.o.</item>
      <item>ZDRAVI SUSTAVI d.o.o.</item>
      <item>Miljenko Jekić</item>
    </izvorni_sadrzaj>
    <derivirana_varijabla naziv="DomainObject.Predmet.SudioniciListNaziv_1">
      <item>ZDRAVI SUSTAVI d.o.o.</item>
      <item>ZDRAVI SUSTAVI d.o.o.</item>
      <item>Miljenko Jekić</item>
    </derivirana_varijabla>
  </DomainObject.Predmet.SudioniciListNaziv>
  <DomainObject.Predmet.SudioniciListAdressOIB>
    <izvorni_sadrzaj>
      <item>ZDRAVI SUSTAVI d.o.o., OIB 74489408362, Savska cesta 144 A,10000 Zagreb</item>
      <item>ZDRAVI SUSTAVI d.o.o., OIB 74489408362, Savska cesta 144 A,10000 Zagreb</item>
      <item>Miljenko Jekić, OIB 19254815488, II Barilovička 5,10000 Zagreb</item>
    </izvorni_sadrzaj>
    <derivirana_varijabla naziv="DomainObject.Predmet.SudioniciListAdressOIB_1">
      <item>ZDRAVI SUSTAVI d.o.o., OIB 74489408362, Savska cesta 144 A,10000 Zagreb</item>
      <item>ZDRAVI SUSTAVI d.o.o., OIB 74489408362, Savska cesta 144 A,10000 Zagreb</item>
      <item>Miljenko Jekić, OIB 19254815488, II Barilovička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74489408362</item>
      <item>, OIB 74489408362</item>
      <item>, OIB 19254815488</item>
    </izvorni_sadrzaj>
    <derivirana_varijabla naziv="DomainObject.Predmet.SudioniciListNazivOIB_1">
      <item>, OIB 74489408362</item>
      <item>, OIB 74489408362</item>
      <item>, OIB 19254815488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444</properties:Words>
  <properties:Characters>2344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2018-02-26T13:33:00Z</dcterms:created>
  <dc:creator>Sudsko vijeće</dc:creator>
  <cp:lastModifiedBy>Monika Grbac</cp:lastModifiedBy>
  <cp:lastPrinted>2018-02-23T09:41:00Z</cp:lastPrinted>
  <dcterms:modified xmlns:xsi="http://www.w3.org/2001/XMLSchema-instance" xsi:type="dcterms:W3CDTF">2018-02-26T13:39:00Z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(st-4017-16 ZDRAVI SUSTAVI.docx)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