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6e11" w14:paraId="36f6e11" w:rsidRDefault="00D8226F" w:rsidP="00D8226F" w:rsidR="00D8226F">
      <w:pPr>
        <w:pStyle w:val="Tijeloteksta"/>
        <w:ind w:left="708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227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29</w:t>
      </w:r>
      <w:proofErr w:type="spellEnd"/>
    </w:p>
    <w:p w:rsidRDefault="00D8226F" w:rsidP="00D8226F" w:rsidR="00D8226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26F" w:rsidP="00D8226F" w:rsidR="00D8226F" w:rsidRPr="00D21A2C"/>
    <w:p w:rsidRDefault="00D8226F" w:rsidP="00D8226F" w:rsidR="00D822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8226F" w:rsidP="00D8226F" w:rsidR="00D822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8226F" w:rsidP="00D8226F" w:rsidR="00D8226F">
      <w:pPr>
        <w:pStyle w:val="Tijeloteksta"/>
      </w:pPr>
    </w:p>
    <w:p w:rsidRDefault="00D8226F" w:rsidP="00D8226F" w:rsidR="00D8226F">
      <w:pPr>
        <w:pStyle w:val="Tijeloteksta"/>
        <w:jc w:val="right"/>
      </w:pPr>
    </w:p>
    <w:p w:rsidRDefault="00D8226F" w:rsidP="00D8226F" w:rsidR="00D8226F">
      <w:pPr>
        <w:pStyle w:val="Tijeloteksta"/>
        <w:jc w:val="center"/>
      </w:pPr>
      <w:r>
        <w:t>R E P U B L I K A   H R V A T S K A</w:t>
      </w:r>
    </w:p>
    <w:p w:rsidRDefault="00D8226F" w:rsidP="00D8226F" w:rsidR="00D8226F" w:rsidRPr="00D42D25">
      <w:pPr>
        <w:pStyle w:val="Tijeloteksta"/>
        <w:jc w:val="center"/>
        <w:rPr>
          <w:bCs/>
        </w:rPr>
      </w:pPr>
      <w:r w:rsidRPr="00D42D25">
        <w:rPr>
          <w:bCs/>
        </w:rPr>
        <w:t>R J E Š E N J E</w:t>
      </w:r>
    </w:p>
    <w:p w:rsidRDefault="00D8226F" w:rsidP="00D8226F" w:rsidR="00D8226F">
      <w:pPr>
        <w:pStyle w:val="Tijeloteksta"/>
        <w:rPr>
          <w:b/>
          <w:bCs/>
        </w:rPr>
      </w:pPr>
    </w:p>
    <w:p w:rsidRDefault="00D8226F" w:rsidP="00D8226F" w:rsidR="00D8226F">
      <w:pPr>
        <w:pStyle w:val="Tijeloteksta"/>
        <w:rPr>
          <w:b/>
          <w:bCs/>
        </w:rPr>
      </w:pPr>
    </w:p>
    <w:p w:rsidRDefault="00D8226F" w:rsidP="00D8226F" w:rsidR="00D8226F">
      <w:pPr>
        <w:pStyle w:val="Tijeloteksta"/>
      </w:pPr>
      <w:r>
        <w:tab/>
        <w:t xml:space="preserve">Trgovački sud u Osijeku, po stečajnom sucu Jadranki Herman, u stečajnom postupku nad dužnikom </w:t>
      </w:r>
      <w:proofErr w:type="spellStart"/>
      <w:r>
        <w:t>MEDAK</w:t>
      </w:r>
      <w:proofErr w:type="spellEnd"/>
      <w:r>
        <w:t xml:space="preserve"> d.o.o. u stečaju, Osijek, Sv. L. B. Mandića </w:t>
      </w:r>
      <w:proofErr w:type="spellStart"/>
      <w:r>
        <w:t>111</w:t>
      </w:r>
      <w:proofErr w:type="spellEnd"/>
      <w:r>
        <w:t xml:space="preserve">/c,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030068635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68124259466</w:t>
      </w:r>
      <w:proofErr w:type="spellEnd"/>
      <w:r>
        <w:t xml:space="preserve"> , dana </w:t>
      </w:r>
      <w:proofErr w:type="spellStart"/>
      <w:r>
        <w:t>04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</w:t>
      </w:r>
    </w:p>
    <w:p w:rsidRDefault="00D8226F" w:rsidP="00D8226F" w:rsidR="00D8226F">
      <w:pPr>
        <w:ind w:firstLine="708"/>
        <w:jc w:val="both"/>
      </w:pPr>
    </w:p>
    <w:p w:rsidRDefault="00D8226F" w:rsidP="00D8226F" w:rsidR="00D8226F">
      <w:pPr>
        <w:jc w:val="both"/>
      </w:pPr>
    </w:p>
    <w:p w:rsidRDefault="00D8226F" w:rsidP="00D8226F" w:rsidR="00D8226F" w:rsidRPr="001C7C92">
      <w:pPr>
        <w:jc w:val="center"/>
      </w:pPr>
      <w:r w:rsidRPr="001C7C92">
        <w:t>r i j e š i o   j e</w:t>
      </w:r>
    </w:p>
    <w:p w:rsidRDefault="00D8226F" w:rsidP="00D8226F" w:rsidR="005E146F">
      <w:pPr>
        <w:pStyle w:val="Tijeloteksta"/>
      </w:pPr>
      <w:r>
        <w:tab/>
      </w:r>
    </w:p>
    <w:p w:rsidRDefault="00D90419" w:rsidR="00D90419">
      <w:pPr>
        <w:jc w:val="both"/>
      </w:pPr>
    </w:p>
    <w:p w:rsidRDefault="005E146F" w:rsidR="00D90419">
      <w:pPr>
        <w:numPr>
          <w:ilvl w:val="0"/>
          <w:numId w:val="2"/>
        </w:numPr>
        <w:jc w:val="both"/>
      </w:pPr>
      <w:r>
        <w:t xml:space="preserve">U stečajnom postupku nad dužnikom </w:t>
      </w:r>
      <w:proofErr w:type="spellStart"/>
      <w:r w:rsidR="00D8226F">
        <w:t>MEDAK</w:t>
      </w:r>
      <w:proofErr w:type="spellEnd"/>
      <w:r w:rsidR="00D8226F">
        <w:t xml:space="preserve"> d.o.o. u stečaju, Osijek, Sv. L. B. Mandića </w:t>
      </w:r>
      <w:proofErr w:type="spellStart"/>
      <w:r w:rsidR="00D8226F">
        <w:t>111</w:t>
      </w:r>
      <w:proofErr w:type="spellEnd"/>
      <w:r w:rsidR="00D8226F">
        <w:t>/c</w:t>
      </w:r>
      <w:r w:rsidR="00C73C48">
        <w:t xml:space="preserve">, </w:t>
      </w:r>
      <w:r w:rsidR="00D90419">
        <w:t xml:space="preserve"> za</w:t>
      </w:r>
      <w:r>
        <w:t xml:space="preserve">kazuje se ročište vjerovnika na kojem će se ispitati prijavljene tražbine </w:t>
      </w:r>
      <w:r w:rsidRPr="005E146F">
        <w:rPr>
          <w:b/>
        </w:rPr>
        <w:t>(ispitno ročište)</w:t>
      </w:r>
      <w:r>
        <w:t xml:space="preserve"> za </w:t>
      </w:r>
      <w:r w:rsidR="00D8226F">
        <w:t xml:space="preserve"> </w:t>
      </w:r>
    </w:p>
    <w:p w:rsidRDefault="00D90419" w:rsidR="00D90419">
      <w:pPr>
        <w:ind w:left="360"/>
        <w:jc w:val="both"/>
      </w:pPr>
    </w:p>
    <w:p w:rsidRDefault="005E146F" w:rsidP="005E146F" w:rsidR="00D90419">
      <w:pPr>
        <w:ind w:left="360"/>
        <w:rPr>
          <w:b/>
          <w:bCs/>
        </w:rPr>
      </w:pPr>
      <w:r>
        <w:rPr>
          <w:b/>
          <w:bCs/>
        </w:rPr>
        <w:t xml:space="preserve">                         </w:t>
      </w:r>
      <w:r w:rsidR="003A16B4">
        <w:rPr>
          <w:b/>
          <w:bCs/>
        </w:rPr>
        <w:t>dan</w:t>
      </w:r>
      <w:r w:rsidR="00F944B5">
        <w:rPr>
          <w:b/>
          <w:bCs/>
        </w:rPr>
        <w:t xml:space="preserve"> 2</w:t>
      </w:r>
      <w:r w:rsidR="00D8226F">
        <w:rPr>
          <w:b/>
          <w:bCs/>
        </w:rPr>
        <w:t xml:space="preserve">. studeni </w:t>
      </w:r>
      <w:proofErr w:type="spellStart"/>
      <w:r w:rsidR="00D8226F">
        <w:rPr>
          <w:b/>
          <w:bCs/>
        </w:rPr>
        <w:t>2016</w:t>
      </w:r>
      <w:proofErr w:type="spellEnd"/>
      <w:r w:rsidR="00D8226F">
        <w:rPr>
          <w:b/>
          <w:bCs/>
        </w:rPr>
        <w:t xml:space="preserve">. </w:t>
      </w:r>
      <w:r>
        <w:rPr>
          <w:b/>
          <w:bCs/>
        </w:rPr>
        <w:t xml:space="preserve"> </w:t>
      </w:r>
      <w:r w:rsidR="003A16B4">
        <w:rPr>
          <w:b/>
          <w:bCs/>
        </w:rPr>
        <w:t xml:space="preserve">godine s početkom u </w:t>
      </w:r>
      <w:proofErr w:type="spellStart"/>
      <w:r>
        <w:rPr>
          <w:b/>
          <w:bCs/>
        </w:rPr>
        <w:t>10</w:t>
      </w:r>
      <w:proofErr w:type="spellEnd"/>
      <w:r>
        <w:rPr>
          <w:b/>
          <w:bCs/>
        </w:rPr>
        <w:t>,</w:t>
      </w:r>
      <w:proofErr w:type="spellStart"/>
      <w:r w:rsidR="00D8226F">
        <w:rPr>
          <w:b/>
          <w:bCs/>
        </w:rPr>
        <w:t>3</w:t>
      </w:r>
      <w:r>
        <w:rPr>
          <w:b/>
          <w:bCs/>
        </w:rPr>
        <w:t>0</w:t>
      </w:r>
      <w:proofErr w:type="spellEnd"/>
      <w:r w:rsidR="00FA18F0">
        <w:rPr>
          <w:b/>
          <w:bCs/>
        </w:rPr>
        <w:t xml:space="preserve"> </w:t>
      </w:r>
      <w:r w:rsidR="00D90419">
        <w:rPr>
          <w:b/>
          <w:bCs/>
        </w:rPr>
        <w:t>sati,</w:t>
      </w:r>
    </w:p>
    <w:p w:rsidRDefault="00D90419" w:rsidP="005E146F" w:rsidR="005E146F">
      <w:pPr>
        <w:jc w:val="center"/>
      </w:pPr>
      <w:r w:rsidRPr="005E146F">
        <w:rPr>
          <w:b/>
        </w:rPr>
        <w:t>a</w:t>
      </w:r>
      <w:r w:rsidR="005E146F" w:rsidRPr="005E146F">
        <w:rPr>
          <w:b/>
        </w:rPr>
        <w:t xml:space="preserve"> izvještajno ročište isti dan, s početkom u </w:t>
      </w:r>
      <w:proofErr w:type="spellStart"/>
      <w:r w:rsidR="005E146F" w:rsidRPr="005E146F">
        <w:rPr>
          <w:b/>
        </w:rPr>
        <w:t>1</w:t>
      </w:r>
      <w:r w:rsidR="00D8226F">
        <w:rPr>
          <w:b/>
        </w:rPr>
        <w:t>1</w:t>
      </w:r>
      <w:proofErr w:type="spellEnd"/>
      <w:r w:rsidR="00D8226F">
        <w:rPr>
          <w:b/>
        </w:rPr>
        <w:t>,</w:t>
      </w:r>
      <w:proofErr w:type="spellStart"/>
      <w:r w:rsidR="00D8226F">
        <w:rPr>
          <w:b/>
        </w:rPr>
        <w:t>0</w:t>
      </w:r>
      <w:r w:rsidR="005E146F" w:rsidRPr="005E146F">
        <w:rPr>
          <w:b/>
        </w:rPr>
        <w:t>0</w:t>
      </w:r>
      <w:proofErr w:type="spellEnd"/>
      <w:r w:rsidR="005E146F" w:rsidRPr="005E146F">
        <w:rPr>
          <w:b/>
        </w:rPr>
        <w:t xml:space="preserve"> sati,</w:t>
      </w:r>
    </w:p>
    <w:p w:rsidRDefault="005E146F" w:rsidP="005E146F" w:rsidR="005E146F">
      <w:pPr>
        <w:jc w:val="both"/>
      </w:pPr>
    </w:p>
    <w:p w:rsidRDefault="005E146F" w:rsidP="005E146F" w:rsidR="00D90419">
      <w:pPr>
        <w:ind w:left="708"/>
        <w:jc w:val="both"/>
      </w:pPr>
      <w:r>
        <w:t xml:space="preserve">ročište će se  održati </w:t>
      </w:r>
      <w:r w:rsidR="00D90419">
        <w:t xml:space="preserve">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5E146F" w:rsidR="005E146F">
      <w:pPr>
        <w:numPr>
          <w:ilvl w:val="0"/>
          <w:numId w:val="2"/>
        </w:numPr>
        <w:jc w:val="both"/>
      </w:pPr>
      <w:r>
        <w:t xml:space="preserve">Oglas o sazivanju ročišta objavit će se na </w:t>
      </w:r>
      <w:r w:rsidR="00D8226F">
        <w:t>mrežnim stranicama e-oglasna ploča suda</w:t>
      </w:r>
      <w:r>
        <w:t xml:space="preserve">. </w:t>
      </w:r>
    </w:p>
    <w:p w:rsidRDefault="003A16B4" w:rsidP="0015318B" w:rsidR="003A16B4">
      <w:pPr>
        <w:ind w:left="1080"/>
        <w:jc w:val="both"/>
      </w:pPr>
    </w:p>
    <w:p w:rsidRDefault="005E146F" w:rsidP="0015318B" w:rsidR="005E146F">
      <w:pPr>
        <w:ind w:left="1080"/>
        <w:jc w:val="both"/>
      </w:pPr>
    </w:p>
    <w:p w:rsidRDefault="00D90419" w:rsidR="00D90419">
      <w:pPr>
        <w:jc w:val="center"/>
      </w:pPr>
      <w:r>
        <w:t>U Osijeku</w:t>
      </w:r>
      <w:r w:rsidR="0015318B">
        <w:t xml:space="preserve"> </w:t>
      </w:r>
      <w:proofErr w:type="spellStart"/>
      <w:r w:rsidR="00D8226F">
        <w:t>04</w:t>
      </w:r>
      <w:proofErr w:type="spellEnd"/>
      <w:r w:rsidR="00D8226F">
        <w:t xml:space="preserve">. listopad </w:t>
      </w:r>
      <w:proofErr w:type="spellStart"/>
      <w:r w:rsidR="00D8226F">
        <w:t>2016</w:t>
      </w:r>
      <w:proofErr w:type="spellEnd"/>
      <w:r w:rsidR="00D8226F">
        <w:t xml:space="preserve">.       </w:t>
      </w:r>
    </w:p>
    <w:p w:rsidRDefault="00B46D29" w:rsidR="00B46D29">
      <w:pPr>
        <w:jc w:val="both"/>
      </w:pPr>
    </w:p>
    <w:p w:rsidRDefault="00173460" w:rsidP="003A16B4" w:rsidR="003A16B4">
      <w:pPr>
        <w:jc w:val="both"/>
      </w:pPr>
      <w:r>
        <w:t>Zapisničar</w:t>
      </w:r>
    </w:p>
    <w:p w:rsidRDefault="003A16B4" w:rsidP="003A16B4" w:rsidR="00C73C48">
      <w:pPr>
        <w:jc w:val="both"/>
      </w:pPr>
      <w:r>
        <w:t>Maja Kocijan</w:t>
      </w:r>
    </w:p>
    <w:p w:rsidRDefault="00D90419" w:rsidP="003A16B4" w:rsidR="00D90419">
      <w:pPr>
        <w:jc w:val="both"/>
      </w:pPr>
      <w:r>
        <w:t xml:space="preserve">                                                                                   </w:t>
      </w:r>
      <w:r w:rsidR="00B35E7C">
        <w:t xml:space="preserve">      </w:t>
      </w:r>
      <w:r w:rsidR="003A16B4">
        <w:tab/>
      </w:r>
      <w:r w:rsidR="003A16B4">
        <w:tab/>
        <w:t>S</w:t>
      </w:r>
      <w:r>
        <w:t>TEČAJNI SUDAC</w:t>
      </w:r>
    </w:p>
    <w:p w:rsidRDefault="00D90419" w:rsidR="003A16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</w:t>
      </w:r>
      <w:r w:rsidR="003A16B4">
        <w:t xml:space="preserve">    </w:t>
      </w:r>
      <w:r w:rsidR="00173460">
        <w:t xml:space="preserve"> </w:t>
      </w:r>
      <w:r>
        <w:t>Jadranka Herman</w:t>
      </w:r>
    </w:p>
    <w:p w:rsidRDefault="00C73C48" w:rsidR="00C73C48"/>
    <w:p w:rsidRDefault="00C32A63" w:rsidP="00C32A63" w:rsidR="00C32A63">
      <w:r>
        <w:t>UPUTA O PRAVNOM LIJEKU:</w:t>
      </w:r>
    </w:p>
    <w:p w:rsidRDefault="00C32A63" w:rsidP="002D41C9" w:rsidR="00B35E7C">
      <w:pPr>
        <w:jc w:val="both"/>
      </w:pPr>
      <w:r>
        <w:t>Protiv ovog rj</w:t>
      </w:r>
      <w:r w:rsidR="002D41C9">
        <w:t xml:space="preserve">ešenja nije dopuštena žalba (članak </w:t>
      </w:r>
      <w:proofErr w:type="spellStart"/>
      <w:r w:rsidR="002D41C9">
        <w:t>278</w:t>
      </w:r>
      <w:proofErr w:type="spellEnd"/>
      <w:r w:rsidR="002D41C9">
        <w:t>. stav 2. ZPP-a u vezi s člankom 6. Stečajnog zakona).</w:t>
      </w:r>
    </w:p>
    <w:p w:rsidRDefault="0015318B" w:rsidR="0015318B" w:rsidRPr="001F319C"/>
    <w:p w:rsidRDefault="00173460" w:rsidP="00B35E7C" w:rsidR="00173460" w:rsidRPr="001F319C">
      <w:pPr>
        <w:tabs>
          <w:tab w:pos="6240" w:val="left"/>
        </w:tabs>
      </w:pPr>
      <w:r w:rsidRPr="001F319C">
        <w:t>DNA:</w:t>
      </w:r>
    </w:p>
    <w:p w:rsidRDefault="005E146F" w:rsidP="0015318B" w:rsidR="005E146F" w:rsidRPr="001F319C">
      <w:pPr>
        <w:numPr>
          <w:ilvl w:val="0"/>
          <w:numId w:val="5"/>
        </w:numPr>
        <w:tabs>
          <w:tab w:pos="6240" w:val="left"/>
        </w:tabs>
      </w:pPr>
      <w:r w:rsidRPr="001F319C">
        <w:t>stečajni upravitelj</w:t>
      </w:r>
      <w:r w:rsidR="00D8226F" w:rsidRPr="001F319C">
        <w:t xml:space="preserve"> Željko Rupčić</w:t>
      </w:r>
    </w:p>
    <w:p w:rsidRDefault="00D8226F" w:rsidP="005E146F" w:rsidR="005E146F" w:rsidRPr="001F319C">
      <w:pPr>
        <w:numPr>
          <w:ilvl w:val="0"/>
          <w:numId w:val="5"/>
        </w:numPr>
        <w:tabs>
          <w:tab w:pos="6240" w:val="left"/>
        </w:tabs>
      </w:pPr>
      <w:r w:rsidRPr="001F319C">
        <w:t>e-og</w:t>
      </w:r>
      <w:r w:rsidR="005E146F" w:rsidRPr="001F319C">
        <w:t>lasna ploča</w:t>
      </w:r>
    </w:p>
    <w:p w:rsidRDefault="002D41C9" w:rsidP="005E146F" w:rsidR="005E146F" w:rsidRPr="001F319C">
      <w:pPr>
        <w:numPr>
          <w:ilvl w:val="0"/>
          <w:numId w:val="5"/>
        </w:numPr>
        <w:tabs>
          <w:tab w:pos="6240" w:val="left"/>
        </w:tabs>
      </w:pPr>
      <w:r w:rsidRPr="001F319C">
        <w:t xml:space="preserve">kal. </w:t>
      </w:r>
      <w:proofErr w:type="spellStart"/>
      <w:r w:rsidRPr="001F319C">
        <w:t>21.10</w:t>
      </w:r>
      <w:proofErr w:type="spellEnd"/>
      <w:r w:rsidRPr="001F319C">
        <w:t>.</w:t>
      </w:r>
    </w:p>
    <w:p w:rsidRDefault="00F65B5A" w:rsidP="005E146F" w:rsidR="00F65B5A" w:rsidRPr="00B35E7C">
      <w:pPr>
        <w:tabs>
          <w:tab w:pos="6240" w:val="left"/>
        </w:tabs>
        <w:ind w:left="720"/>
      </w:pPr>
    </w:p>
    <w:sectPr w:rsidSect="002D41C9" w:rsidR="00F65B5A" w:rsidRPr="00B35E7C">
      <w:pgSz w:code="9" w:h="16838" w:w="11906"/>
      <w:pgMar w:gutter="0" w:footer="709" w:header="709" w:left="1418" w:bottom="1078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904E7"/>
    <w:rsid w:val="000E4E5E"/>
    <w:rsid w:val="0015318B"/>
    <w:rsid w:val="00161BD6"/>
    <w:rsid w:val="00173460"/>
    <w:rsid w:val="001755DE"/>
    <w:rsid w:val="001F319C"/>
    <w:rsid w:val="00277380"/>
    <w:rsid w:val="00280570"/>
    <w:rsid w:val="002D41C9"/>
    <w:rsid w:val="00397533"/>
    <w:rsid w:val="003A16B4"/>
    <w:rsid w:val="003B2C17"/>
    <w:rsid w:val="00411CD5"/>
    <w:rsid w:val="004C0B79"/>
    <w:rsid w:val="00565E84"/>
    <w:rsid w:val="0058054D"/>
    <w:rsid w:val="005C6CA6"/>
    <w:rsid w:val="005E146F"/>
    <w:rsid w:val="00670280"/>
    <w:rsid w:val="006B1BCC"/>
    <w:rsid w:val="00787EEF"/>
    <w:rsid w:val="007A6ABF"/>
    <w:rsid w:val="00897314"/>
    <w:rsid w:val="008977ED"/>
    <w:rsid w:val="008D6A43"/>
    <w:rsid w:val="009768DC"/>
    <w:rsid w:val="00A06E05"/>
    <w:rsid w:val="00A52B22"/>
    <w:rsid w:val="00A65909"/>
    <w:rsid w:val="00B35E7C"/>
    <w:rsid w:val="00B46D29"/>
    <w:rsid w:val="00B74F73"/>
    <w:rsid w:val="00BD330E"/>
    <w:rsid w:val="00BF2834"/>
    <w:rsid w:val="00C32A63"/>
    <w:rsid w:val="00C73C48"/>
    <w:rsid w:val="00C86C39"/>
    <w:rsid w:val="00CC4C8E"/>
    <w:rsid w:val="00D8226F"/>
    <w:rsid w:val="00D90419"/>
    <w:rsid w:val="00DD1FE9"/>
    <w:rsid w:val="00DF69DE"/>
    <w:rsid w:val="00F65328"/>
    <w:rsid w:val="00F65B5A"/>
    <w:rsid w:val="00F944B5"/>
    <w:rsid w:val="00FA18F0"/>
    <w:rsid w:val="00F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true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1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1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1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1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1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</izvorni_sadrzaj>
    <derivirana_varijabla naziv="DomainObject.Predmet.OstaliListFormated_1">
      <item>Bojan Sudarević</item>
    </derivirana_varijabla>
  </DomainObject.Predmet.OstaliListFormated>
  <DomainObject.Predmet.OstaliListFormatedOIB>
    <izvorni_sadrzaj>
      <item>Bojan Sudarević, OIB 97806800829</item>
    </izvorni_sadrzaj>
    <derivirana_varijabla naziv="DomainObject.Predmet.OstaliListFormatedOIB_1">
      <item>Bojan Sudarević, OIB 97806800829</item>
    </derivirana_varijabla>
  </DomainObject.Predmet.OstaliListFormatedOIB>
  <DomainObject.Predmet.OstaliListFormatedWithAdress>
    <izvorni_sadrzaj>
      <item>Bojan Sudarević, Trg Bana Josipa Jelačića 27, 31000 Osijek</item>
    </izvorni_sadrzaj>
    <derivirana_varijabla naziv="DomainObject.Predmet.OstaliListFormatedWithAdress_1">
      <item>Bojan Sudarević, Trg Bana Josipa Jelačića 27,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</izvorni_sadrzaj>
    <derivirana_varijabla naziv="DomainObject.Predmet.OstaliListFormatedWithAdressOIB_1">
      <item>Bojan Sudarević, OIB 97806800829, Trg Bana Josipa Jelačića 27, 31000 Osijek</item>
    </derivirana_varijabla>
  </DomainObject.Predmet.OstaliListFormatedWithAdressOIB>
  <DomainObject.Predmet.OstaliListNazivFormated>
    <izvorni_sadrzaj>
      <item>Bojan Sudarević</item>
    </izvorni_sadrzaj>
    <derivirana_varijabla naziv="DomainObject.Predmet.OstaliListNazivFormated_1">
      <item>Bojan Sudarević</item>
    </derivirana_varijabla>
  </DomainObject.Predmet.OstaliListNazivFormated>
  <DomainObject.Predmet.OstaliListNazivFormatedOIB>
    <izvorni_sadrzaj>
      <item>Bojan Sudarević, OIB 97806800829</item>
    </izvorni_sadrzaj>
    <derivirana_varijabla naziv="DomainObject.Predmet.OstaliListNazivFormatedOIB_1"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</izvorni_sadrzaj>
    <derivirana_varijabla naziv="DomainObject.Predmet.SudioniciListNaziv_1">
      <item>Ivica Kocur</item>
      <item>MEDAK d.o.o. za unutarnju i vanjsku trgovinu</item>
      <item>Bojan Sudarević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</izvorni_sadrzaj>
    <derivirana_varijabla naziv="DomainObject.Predmet.SudioniciListNazivOIB_1">
      <item>, OIB 03500430639</item>
      <item>, OIB 68124259466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906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2016-10-04T06:20:00Z</dcterms:created>
  <dc:creator>..</dc:creator>
  <cp:lastModifiedBy>Maja Kocijan</cp:lastModifiedBy>
  <cp:lastPrinted>2016-10-04T06:24:00Z</cp:lastPrinted>
  <dcterms:modified xmlns:xsi="http://www.w3.org/2001/XMLSchema-instance" xsi:type="dcterms:W3CDTF">2016-10-04T06:26:00Z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