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78ca" w14:paraId="d3078ca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104777">
        <w:t>44</w:t>
      </w:r>
      <w:r w:rsidR="007E0C9C">
        <w:t>25</w:t>
      </w:r>
      <w:r w:rsidR="00104777">
        <w:t>/</w:t>
      </w:r>
      <w:r w:rsidR="002F1438">
        <w:t>1</w:t>
      </w:r>
      <w:r w:rsidR="00961D4E">
        <w:t>6</w:t>
      </w:r>
      <w:r w:rsidR="000A7F45">
        <w:t>-</w:t>
      </w:r>
      <w:r w:rsidR="00713EA8">
        <w:t>19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A20CA1">
        <w:t>AETERNUM VESTRUM d.o.o., Zagreb, Nehruov trg 29, OIB 35576896454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BC009E">
        <w:t>4</w:t>
      </w:r>
      <w:r w:rsidR="000345E7">
        <w:t>. listopada</w:t>
      </w:r>
      <w:r>
        <w:t xml:space="preserve"> 2017. godine</w:t>
      </w:r>
      <w:r w:rsidR="002F1438">
        <w:t xml:space="preserve"> u </w:t>
      </w:r>
      <w:r w:rsidR="006A5830">
        <w:t>10</w:t>
      </w:r>
      <w:r w:rsidR="002F1438">
        <w:t>,</w:t>
      </w:r>
      <w:r w:rsidR="00BC009E">
        <w:t>2</w:t>
      </w:r>
      <w:r w:rsidR="0012219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6A5830" w:rsidP="00B637CF" w:rsidR="006A5830">
      <w:r>
        <w:t>3. Privremeni stečajni upravitelj</w:t>
      </w:r>
    </w:p>
    <w:p w:rsidRDefault="006A5830" w:rsidP="00122195" w:rsidR="0085757B" w:rsidRPr="0053264E">
      <w:pPr>
        <w:pStyle w:val="Odlomakpopisa"/>
        <w:ind w:left="0"/>
      </w:pPr>
      <w:r>
        <w:t>4</w:t>
      </w:r>
      <w:r w:rsidR="00546DEB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46F" w:rsidR="006D646F">
      <w:r>
        <w:separator/>
      </w:r>
    </w:p>
  </w:endnote>
  <w:endnote w:id="0" w:type="continuationSeparator">
    <w:p w:rsidRDefault="006D646F" w:rsidR="006D6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46F" w:rsidR="006D646F">
      <w:r>
        <w:separator/>
      </w:r>
    </w:p>
  </w:footnote>
  <w:footnote w:id="0" w:type="continuationSeparator">
    <w:p w:rsidRDefault="006D646F" w:rsidR="006D64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04777"/>
    <w:rsid w:val="00114FF9"/>
    <w:rsid w:val="00121733"/>
    <w:rsid w:val="00122195"/>
    <w:rsid w:val="00157F70"/>
    <w:rsid w:val="0017084D"/>
    <w:rsid w:val="001740AB"/>
    <w:rsid w:val="00176154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6D646F"/>
    <w:rsid w:val="00701C98"/>
    <w:rsid w:val="007108AA"/>
    <w:rsid w:val="00713EA8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C009E"/>
    <w:rsid w:val="00BD2EAD"/>
    <w:rsid w:val="00BD5875"/>
    <w:rsid w:val="00BE3247"/>
    <w:rsid w:val="00BF0B3B"/>
    <w:rsid w:val="00BF2720"/>
    <w:rsid w:val="00BF2FA2"/>
    <w:rsid w:val="00BF6F39"/>
    <w:rsid w:val="00C06B7E"/>
    <w:rsid w:val="00C07BEB"/>
    <w:rsid w:val="00C13758"/>
    <w:rsid w:val="00C27603"/>
    <w:rsid w:val="00C27D59"/>
    <w:rsid w:val="00C51829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CF123F"/>
    <w:rsid w:val="00D124F5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97D6D"/>
    <w:rsid w:val="00EA11CE"/>
    <w:rsid w:val="00EA755B"/>
    <w:rsid w:val="00EB11C0"/>
    <w:rsid w:val="00EB59ED"/>
    <w:rsid w:val="00EC2E6D"/>
    <w:rsid w:val="00ED7650"/>
    <w:rsid w:val="00EF7E94"/>
    <w:rsid w:val="00F07A48"/>
    <w:rsid w:val="00F10211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St-4425/2016-19</izvorni_sadrzaj>
    <derivirana_varijabla naziv="DomainObject.Oznaka_1">St-4425/2016-19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4425</izvorni_sadrzaj>
    <derivirana_varijabla naziv="DomainObject.Predmet.Broj_1">4425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Preslik spisa na VTS RH
Original spisa u kalendaru 5.9.2017.g.</izvorni_sadrzaj>
    <derivirana_varijabla naziv="DomainObject.Predmet.Opis_1">12 Su-30/16 i 12 Su-19/16 od 1.4.2016.
Preslik spisa na VTS RH
Original spisa u kalendaru 5.9.2017.g.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St-4425/2016</izvorni_sadrzaj>
    <derivirana_varijabla naziv="DomainObject.Predmet.OznakaBroj_1">St-4425/2016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AETERNUM VESTRUM d.o.o. zastupanog po punomoćniku Milan Štimac</izvorni_sadrzaj>
    <derivirana_varijabla naziv="DomainObject.Predmet.ProtustrankaFormated_1">  AETERNUM VESTRUM d.o.o. zastupanog po punomoćniku Milan Štimac</derivirana_varijabla>
  </DomainObject.Predmet.ProtustrankaFormated>
  <DomainObject.Predmet.ProtustrankaFormatedOIB>
    <izvorni_sadrzaj>  AETERNUM VESTRUM d.o.o., OIB 35576896454 zastupanog po punomoćniku Milan Štimac</izvorni_sadrzaj>
    <derivirana_varijabla naziv="DomainObject.Predmet.ProtustrankaFormatedOIB_1">  AETERNUM VESTRUM d.o.o., OIB 35576896454 zastupanog po punomoćniku Milan Štimac</derivirana_varijabla>
  </DomainObject.Predmet.ProtustrankaFormatedOIB>
  <DomainObject.Predmet.ProtustrankaFormatedWithAdress>
    <izvorni_sadrzaj> AETERNUM VESTRUM d.o.o., Nehruov trg 29, 10000 Zagreb zastupanog po punomoćniku Milan Štimac</izvorni_sadrzaj>
    <derivirana_varijabla naziv="DomainObject.Predmet.ProtustrankaFormatedWithAdress_1"> AETERNUM VESTRUM d.o.o., Nehruov trg 29, 10000 Zagreb zastupanog po punomoćniku Milan Štimac</derivirana_varijabla>
  </DomainObject.Predmet.ProtustrankaFormatedWithAdress>
  <DomainObject.Predmet.ProtustrankaFormatedWithAdressOIB>
    <izvorni_sadrzaj> AETERNUM VESTRUM d.o.o., OIB 35576896454, Nehruov trg 29, 10000 Zagreb zastupanog po punomoćniku Milan Štimac</izvorni_sadrzaj>
    <derivirana_varijabla naziv="DomainObject.Predmet.ProtustrankaFormatedWithAdressOIB_1"> AETERNUM VESTRUM d.o.o., OIB 35576896454, Nehruov trg 29, 10000 Zagreb zastupanog po punomoćniku Milan Štimac</derivirana_varijabla>
  </DomainObject.Predmet.ProtustrankaFormatedWithAdressOIB>
  <DomainObject.Predmet.ProtustrankaWithAdress>
    <izvorni_sadrzaj>AETERNUM VESTRUM d.o.o. Nehruov trg 29, 10000 Zagreb</izvorni_sadrzaj>
    <derivirana_varijabla naziv="DomainObject.Predmet.ProtustrankaWithAdress_1">AETERNUM VESTRUM d.o.o. Nehruov trg 29, 10000 Zagreb</derivirana_varijabla>
  </DomainObject.Predmet.ProtustrankaWithAdress>
  <DomainObject.Predmet.ProtustrankaWithAdressOIB>
    <izvorni_sadrzaj>AETERNUM VESTRUM d.o.o., OIB 35576896454, Nehruov trg 29, 10000 Zagreb</izvorni_sadrzaj>
    <derivirana_varijabla naziv="DomainObject.Predmet.ProtustrankaWithAdressOIB_1">AETERNUM VESTRUM d.o.o., OIB 35576896454, Nehruov trg 29, 10000 Zagreb</derivirana_varijabla>
  </DomainObject.Predmet.ProtustrankaWithAdressOIB>
  <DomainObject.Predmet.ProtustrankaNazivFormated>
    <izvorni_sadrzaj>AETERNUM VESTRUM d.o.o.</izvorni_sadrzaj>
    <derivirana_varijabla naziv="DomainObject.Predmet.ProtustrankaNazivFormated_1">AETERNUM VESTRUM d.o.o.</derivirana_varijabla>
  </DomainObject.Predmet.ProtustrankaNazivFormated>
  <DomainObject.Predmet.ProtustrankaNazivFormatedOIB>
    <izvorni_sadrzaj>AETERNUM VESTRUM d.o.o., OIB 35576896454</izvorni_sadrzaj>
    <derivirana_varijabla naziv="DomainObject.Predmet.ProtustrankaNazivFormatedOIB_1">AETERNUM VESTRUM d.o.o., OIB 35576896454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srpnja 2017.</izvorni_sadrzaj>
    <derivirana_varijabla naziv="DomainObject.Predmet.SpisIzvanSuda.DatumIzlazaSpisa_1">17.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AETERNUM VESTRUM d.o.o. zastupanog po punomoćniku Milan Štimac</item>
    </izvorni_sadrzaj>
    <derivirana_varijabla naziv="DomainObject.Predmet.ProtuStrankaListFormated_1">
      <item>AETERNUM VESTRUM d.o.o. zastupanog po punomoćniku Milan Štimac</item>
    </derivirana_varijabla>
  </DomainObject.Predmet.ProtuStrankaListFormated>
  <DomainObject.Predmet.ProtuStrankaListFormatedOIB>
    <izvorni_sadrzaj>
      <item>AETERNUM VESTRUM d.o.o., OIB 35576896454 zastupanog po punomoćniku Milan Štimac</item>
    </izvorni_sadrzaj>
    <derivirana_varijabla naziv="DomainObject.Predmet.ProtuStrankaListFormatedOIB_1">
      <item>AETERNUM VESTRUM d.o.o., OIB 35576896454 zastupanog po punomoćniku Milan Štimac</item>
    </derivirana_varijabla>
  </DomainObject.Predmet.ProtuStrankaListFormatedOIB>
  <DomainObject.Predmet.ProtuStrankaListFormatedWithAdress>
    <izvorni_sadrzaj>
      <item>AETERNUM VESTRUM d.o.o., Nehruov trg 29, 10000 Zagreb zastupanog po punomoćniku Milan Štimac</item>
    </izvorni_sadrzaj>
    <derivirana_varijabla naziv="DomainObject.Predmet.ProtuStrankaListFormatedWithAdress_1">
      <item>AETERNUM VESTRUM d.o.o., Nehruov trg 29, 10000 Zagreb zastupanog po punomoćniku Milan Štimac</item>
    </derivirana_varijabla>
  </DomainObject.Predmet.ProtuStrankaListFormatedWithAdress>
  <DomainObject.Predmet.ProtuStrankaListFormatedWithAdressOIB>
    <izvorni_sadrzaj>
      <item>AETERNUM VESTRUM d.o.o., OIB 35576896454, Nehruov trg 29, 10000 Zagreb zastupanog po punomoćniku Milan Štimac</item>
    </izvorni_sadrzaj>
    <derivirana_varijabla naziv="DomainObject.Predmet.ProtuStrankaListFormatedWithAdressOIB_1">
      <item>AETERNUM VESTRUM d.o.o., OIB 35576896454, Nehruov trg 29, 10000 Zagreb zastupanog po punomoćniku Milan Štimac</item>
    </derivirana_varijabla>
  </DomainObject.Predmet.ProtuStrankaListFormatedWithAdressOIB>
  <DomainObject.Predmet.ProtuStrankaListNazivFormated>
    <izvorni_sadrzaj>
      <item>AETERNUM VESTRUM d.o.o.</item>
    </izvorni_sadrzaj>
    <derivirana_varijabla naziv="DomainObject.Predmet.ProtuStrankaListNazivFormated_1">
      <item>AETERNUM VESTRUM d.o.o.</item>
    </derivirana_varijabla>
  </DomainObject.Predmet.ProtuStrankaListNazivFormated>
  <DomainObject.Predmet.ProtuStrankaListNazivFormatedOIB>
    <izvorni_sadrzaj>
      <item>AETERNUM VESTRUM d.o.o., OIB 35576896454</item>
    </izvorni_sadrzaj>
    <derivirana_varijabla naziv="DomainObject.Predmet.ProtuStrankaListNazivFormatedOIB_1">
      <item>AETERNUM VESTRUM d.o.o., OIB 35576896454</item>
    </derivirana_varijabla>
  </DomainObject.Predmet.ProtuStrankaListNazivFormatedOIB>
  <DomainObject.Predmet.OstaliListFormated>
    <izvorni_sadrzaj>
      <item>Milan Štimac punomoćnik sudionika u postupku AETERNUM VESTRUM d.o.o.</item>
    </izvorni_sadrzaj>
    <derivirana_varijabla naziv="DomainObject.Predmet.OstaliListFormated_1">
      <item>Milan Štimac punomoćnik sudionika u postupku AETERNUM VESTRUM d.o.o.</item>
    </derivirana_varijabla>
  </DomainObject.Predmet.OstaliListFormated>
  <DomainObject.Predmet.OstaliListFormatedOIB>
    <izvorni_sadrzaj>
      <item>Milan Štimac, OIB 77165090586 punomoćnik sudionika u postupku AETERNUM VESTRUM d.o.o.</item>
    </izvorni_sadrzaj>
    <derivirana_varijabla naziv="DomainObject.Predmet.OstaliListFormatedOIB_1">
      <item>Milan Štimac, OIB 77165090586 punomoćnik sudionika u postupku AETERNUM VESTRUM d.o.o.</item>
    </derivirana_varijabla>
  </DomainObject.Predmet.OstaliListFormatedOIB>
  <DomainObject.Predmet.OstaliListFormatedWithAdress>
    <izvorni_sadrzaj>
      <item>Milan Štimac, Preradovićeva Ulica 37, 10000 Zagreb punomoćnik sudionika u postupku AETERNUM VESTRUM d.o.o.</item>
    </izvorni_sadrzaj>
    <derivirana_varijabla naziv="DomainObject.Predmet.OstaliListFormatedWithAdress_1">
      <item>Milan Štimac, Preradovićeva Ulica 37, 10000 Zagreb punomoćnik sudionika u postupku AETERNUM VESTRUM d.o.o.</item>
    </derivirana_varijabla>
  </DomainObject.Predmet.OstaliListFormatedWithAdress>
  <DomainObject.Predmet.OstaliListFormatedWithAdressOIB>
    <izvorni_sadrzaj>
      <item>Milan Štimac, OIB 77165090586, Preradovićeva Ulica 37, 10000 Zagreb punomoćnik sudionika u postupku AETERNUM VESTRUM d.o.o.</item>
    </izvorni_sadrzaj>
    <derivirana_varijabla naziv="DomainObject.Predmet.OstaliListFormatedWithAdressOIB_1">
      <item>Milan Štimac, OIB 77165090586, Preradovićeva Ulica 37, 10000 Zagreb punomoćnik sudionika u postupku AETERNUM VESTRUM d.o.o.</item>
    </derivirana_varijabla>
  </DomainObject.Predmet.OstaliListFormatedWithAdressOIB>
  <DomainObject.Predmet.OstaliListNazivFormated>
    <izvorni_sadrzaj>
      <item>Milan Štimac</item>
    </izvorni_sadrzaj>
    <derivirana_varijabla naziv="DomainObject.Predmet.OstaliListNazivFormated_1">
      <item>Milan Štimac</item>
    </derivirana_varijabla>
  </DomainObject.Predmet.OstaliListNazivFormated>
  <DomainObject.Predmet.OstaliListNazivFormatedOIB>
    <izvorni_sadrzaj>
      <item>Milan Štimac, OIB 77165090586</item>
    </izvorni_sadrzaj>
    <derivirana_varijabla naziv="DomainObject.Predmet.OstaliListNazivFormatedOIB_1">
      <item>Milan Štimac, OIB 77165090586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St-4425/2016-19</izvorni_sadrzaj>
    <derivirana_varijabla naziv="DomainObject.PoslovniBrojDokumenta_1">St-4425/2016-19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AETERNUM VESTRUM d.o.o.</izvorni_sadrzaj>
    <derivirana_varijabla naziv="DomainObject.Predmet.ProtustrankaIDrugi_1">AETERNUM VESTRUM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AETERNUM VESTRUM d.o.o., OIB 35576896454, Nehruov trg 29, 10000 Zagreb</izvorni_sadrzaj>
    <derivirana_varijabla naziv="DomainObject.Predmet.ProtustrankaIDrugiAdressOIB_1">AETERNUM VESTRUM d.o.o., OIB 35576896454, Nehruov trg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AETERNUM VESTRUM d.o.o.</item>
      <item>Milan Štimac</item>
    </izvorni_sadrzaj>
    <derivirana_varijabla naziv="DomainObject.Predmet.SudioniciListNaziv_1">
      <item>FINA Regionalni centar Zagreb</item>
      <item>AETERNUM VESTRUM d.o.o.</item>
      <item>Milan Štimac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AETERNUM VESTRUM d.o.o., OIB 35576896454, Nehruov trg 29,10000 Zagreb</item>
      <item>Milan Štimac, OIB 77165090586, Preradovićeva Ulica 37,10000 Zagreb</item>
    </izvorni_sadrzaj>
    <derivirana_varijabla naziv="DomainObject.Predmet.SudioniciListAdressOIB_1">
      <item>FINA Regionalni centar Zagreb, OIB 85821130368, Trg svibanjskih žrtava 1995. br. 1,10000 Zagreb</item>
      <item>AETERNUM VESTRUM d.o.o., OIB 35576896454, Nehruov trg 29,10000 Zagreb</item>
      <item>Milan Štimac, OIB 77165090586, Preradovićeva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35576896454</item>
      <item>, OIB 77165090586</item>
    </izvorni_sadrzaj>
    <derivirana_varijabla naziv="DomainObject.Predmet.SudioniciListNazivOIB_1">
      <item>, OIB 85821130368</item>
      <item>, OIB 35576896454</item>
      <item>, OIB 77165090586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F9E9E-4FC4-4E54-A8D1-7F2FB06F4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826</properties:Characters>
  <properties:Lines>40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2017-07-26T11:27:00Z</dcterms:created>
  <dc:creator>gboljkovac</dc:creator>
  <cp:lastModifiedBy>Marina Markić</cp:lastModifiedBy>
  <cp:lastPrinted>2017-07-26T11:29:00Z</cp:lastPrinted>
  <dcterms:modified xmlns:xsi="http://www.w3.org/2001/XMLSchema-instance" xsi:type="dcterms:W3CDTF">2017-07-27T11:06:00Z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St-4425/2016-19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