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483368" w14:paraId="d483368" w:rsidRDefault="006E3E3B" w:rsidR="006E3E3B">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537BDB" w:rsidP="00537BDB" w:rsidR="004D2070" w:rsidRPr="00AD0CE8">
      <w:r w:rsidRPr="00AD0CE8">
        <w:t xml:space="preserve">             </w:t>
      </w:r>
      <w:r w:rsidR="00765D07">
        <w:t xml:space="preserve">                         </w:t>
      </w:r>
      <w:r w:rsidRPr="00AD0CE8">
        <w:t xml:space="preserve">                                                                                           </w:t>
      </w:r>
    </w:p>
    <w:p w:rsidRDefault="00CA1D5E" w:rsidP="00CA1D5E" w:rsidR="00CA1D5E" w:rsidRPr="00CA1D5E">
      <w:pPr>
        <w:rPr>
          <w:b/>
        </w:rPr>
      </w:pPr>
      <w:r w:rsidRPr="00CA1D5E">
        <w:t>REPUBLIKA HRVATSKA</w:t>
      </w:r>
    </w:p>
    <w:p w:rsidRDefault="00CA1D5E" w:rsidP="00CA1D5E" w:rsidR="00CA1D5E" w:rsidRPr="00CA1D5E">
      <w:r w:rsidRPr="00CA1D5E">
        <w:t>Trgovački sud u Zagrebu</w:t>
      </w:r>
    </w:p>
    <w:p w:rsidRDefault="00CA1D5E" w:rsidP="00CA1D5E" w:rsidR="00CA1D5E" w:rsidRPr="00CA1D5E">
      <w:r w:rsidRPr="00CA1D5E">
        <w:t xml:space="preserve">Zagreb, Amruševa 2/II                                                                   </w:t>
      </w:r>
      <w:r w:rsidR="00C943AD">
        <w:tab/>
      </w:r>
      <w:r w:rsidR="002126B0">
        <w:t xml:space="preserve">              </w:t>
      </w:r>
      <w:r w:rsidR="0085602C">
        <w:t xml:space="preserve"> 67. St-</w:t>
      </w:r>
      <w:r w:rsidR="00816CAD">
        <w:t>64/12</w:t>
      </w:r>
      <w:r w:rsidR="006E3E3B">
        <w:t>-166</w:t>
      </w:r>
    </w:p>
    <w:p w:rsidRDefault="00CA1D5E" w:rsidP="00CA1D5E" w:rsidR="00CA1D5E" w:rsidRPr="00CA1D5E">
      <w:pPr>
        <w:rPr>
          <w:b/>
        </w:rPr>
      </w:pPr>
    </w:p>
    <w:p w:rsidRDefault="00CA1D5E" w:rsidP="00CA1D5E" w:rsidR="00CA1D5E" w:rsidRPr="00CA1D5E">
      <w:pPr>
        <w:jc w:val="center"/>
        <w:rPr>
          <w:b/>
        </w:rPr>
      </w:pPr>
      <w:r w:rsidRPr="00CA1D5E">
        <w:rPr>
          <w:b/>
        </w:rPr>
        <w:t>Z A K LJ U Č A K</w:t>
      </w:r>
    </w:p>
    <w:p w:rsidRDefault="00CA1D5E" w:rsidP="00CA1D5E" w:rsidR="00CA1D5E" w:rsidRPr="00CA1D5E">
      <w:pPr>
        <w:rPr>
          <w:b/>
        </w:rPr>
      </w:pPr>
    </w:p>
    <w:p w:rsidRDefault="00816CAD" w:rsidP="00816CAD" w:rsidR="00816CAD" w:rsidRPr="00816CAD">
      <w:pPr>
        <w:ind w:firstLine="708"/>
        <w:jc w:val="both"/>
      </w:pPr>
      <w:r w:rsidRPr="00816CAD">
        <w:t xml:space="preserve">Trgovački sud u Zagrebu, po sucu Gordanu Zubaku, u stečajnom postupku nad dužnikom </w:t>
      </w:r>
      <w:r w:rsidRPr="00816CAD">
        <w:rPr>
          <w:bCs/>
          <w:lang w:val="pt-BR"/>
        </w:rPr>
        <w:t>KUKA d.o.o. u stečaju, Lekenik, Letovanić 2, OIB: 04776707159</w:t>
      </w:r>
      <w:r w:rsidRPr="00816CAD">
        <w:t>,  2</w:t>
      </w:r>
      <w:r w:rsidR="006E3E3B">
        <w:t>2</w:t>
      </w:r>
      <w:r w:rsidRPr="00816CAD">
        <w:t xml:space="preserve">. ožujka 2016., </w:t>
      </w:r>
    </w:p>
    <w:p w:rsidRDefault="004D2070" w:rsidP="00537BDB" w:rsidR="004D2070" w:rsidRPr="00AD0CE8"/>
    <w:p w:rsidRDefault="00537BDB" w:rsidP="004D2070" w:rsidR="00537BDB" w:rsidRPr="00AD0CE8">
      <w:pPr>
        <w:jc w:val="center"/>
      </w:pPr>
      <w:r w:rsidRPr="00AD0CE8">
        <w:t>z a k  l j u č i o  j e</w:t>
      </w:r>
    </w:p>
    <w:p w:rsidRDefault="00537BDB" w:rsidP="00537BDB" w:rsidR="00537BDB" w:rsidRPr="00AD0CE8"/>
    <w:p w:rsidRDefault="00537BDB" w:rsidP="00816CAD" w:rsidR="00537BDB" w:rsidRPr="00AD0CE8">
      <w:pPr>
        <w:ind w:firstLine="708"/>
        <w:jc w:val="both"/>
      </w:pPr>
      <w:r w:rsidRPr="00AD0CE8">
        <w:t>I</w:t>
      </w:r>
      <w:r w:rsidR="00523270" w:rsidRPr="00AD0CE8">
        <w:t>.</w:t>
      </w:r>
      <w:r w:rsidRPr="00AD0CE8">
        <w:t xml:space="preserve"> Određuje se ročište za diobu kupovnine</w:t>
      </w:r>
      <w:r w:rsidR="004D2070" w:rsidRPr="00AD0CE8">
        <w:t xml:space="preserve"> (utvrđivanje troškova iz čl. 170. Stečajnog zakona) </w:t>
      </w:r>
      <w:r w:rsidR="00816CAD">
        <w:t>n</w:t>
      </w:r>
      <w:r w:rsidR="00816CAD" w:rsidRPr="00816CAD">
        <w:t>ekretnine upisane u zemljišnim knjigama Općinskog građanskog suda u Zagrebu, i to na 10/12 dijela nekretnine upisane u zk.ul.br. 24504 k.o. Resnik i to k.č.br. 1065 u naravi Oranica Žukavec u Lazi površine 601 čhv i k.č.br. 1070 Livada Žukav</w:t>
      </w:r>
      <w:r w:rsidR="00816CAD">
        <w:t>ec u Lazi površine 337 čhv</w:t>
      </w:r>
      <w:r w:rsidR="0048754B" w:rsidRPr="00AD0CE8">
        <w:t xml:space="preserve">, </w:t>
      </w:r>
      <w:r w:rsidRPr="00AD0CE8">
        <w:t>za dan</w:t>
      </w:r>
      <w:r w:rsidR="00523270" w:rsidRPr="00AD0CE8">
        <w:t>:</w:t>
      </w:r>
      <w:r w:rsidRPr="00AD0CE8">
        <w:t xml:space="preserve"> </w:t>
      </w:r>
    </w:p>
    <w:p w:rsidRDefault="00537BDB" w:rsidP="004D2070" w:rsidR="00537BDB" w:rsidRPr="00AD0CE8">
      <w:pPr>
        <w:jc w:val="both"/>
      </w:pPr>
    </w:p>
    <w:p w:rsidRDefault="001D7E2A" w:rsidP="00523270" w:rsidR="00537BDB" w:rsidRPr="00816CAD">
      <w:pPr>
        <w:jc w:val="center"/>
      </w:pPr>
      <w:r w:rsidRPr="00816CAD">
        <w:t>2</w:t>
      </w:r>
      <w:r w:rsidR="00816CAD" w:rsidRPr="00816CAD">
        <w:t>1</w:t>
      </w:r>
      <w:r w:rsidR="00C943AD" w:rsidRPr="00816CAD">
        <w:t xml:space="preserve">. </w:t>
      </w:r>
      <w:r w:rsidR="00816CAD" w:rsidRPr="00816CAD">
        <w:t>travanj 2016. u 11</w:t>
      </w:r>
      <w:r w:rsidR="0085602C" w:rsidRPr="00816CAD">
        <w:t>,15</w:t>
      </w:r>
      <w:r w:rsidR="00523270" w:rsidRPr="00816CAD">
        <w:t xml:space="preserve"> sati, soba 85/II-ulična zgrada</w:t>
      </w:r>
      <w:r w:rsidR="00537BDB" w:rsidRPr="00816CAD">
        <w:t>.</w:t>
      </w:r>
    </w:p>
    <w:p w:rsidRDefault="00537BDB" w:rsidP="004D2070" w:rsidR="00537BDB" w:rsidRPr="00AD0CE8">
      <w:pPr>
        <w:jc w:val="both"/>
      </w:pPr>
    </w:p>
    <w:p w:rsidRDefault="00523270" w:rsidP="00523270" w:rsidR="00537BDB" w:rsidRPr="00AD0CE8">
      <w:pPr>
        <w:ind w:firstLine="708"/>
        <w:jc w:val="both"/>
      </w:pPr>
      <w:r w:rsidRPr="00AD0CE8">
        <w:t>II.</w:t>
      </w:r>
      <w:r w:rsidR="00537BDB" w:rsidRPr="00AD0CE8">
        <w:t>Na ročište se pozivaju:</w:t>
      </w:r>
    </w:p>
    <w:p w:rsidRDefault="00523270" w:rsidP="00523270" w:rsidR="00523270" w:rsidRPr="00AD0CE8">
      <w:pPr>
        <w:ind w:firstLine="708"/>
        <w:jc w:val="both"/>
      </w:pPr>
    </w:p>
    <w:p w:rsidRDefault="00AD0CE8" w:rsidP="00523270" w:rsidR="00523270" w:rsidRPr="00AD0CE8">
      <w:pPr>
        <w:ind w:firstLine="708"/>
        <w:jc w:val="both"/>
      </w:pPr>
      <w:r w:rsidRPr="00AD0CE8">
        <w:t>- Stečajni upravitelj</w:t>
      </w:r>
      <w:r w:rsidR="00523270" w:rsidRPr="00AD0CE8">
        <w:t xml:space="preserve"> </w:t>
      </w:r>
    </w:p>
    <w:p w:rsidRDefault="00523270" w:rsidP="0085602C" w:rsidR="001D7E2A">
      <w:pPr>
        <w:ind w:firstLine="708"/>
        <w:jc w:val="both"/>
      </w:pPr>
      <w:r w:rsidRPr="00AD0CE8">
        <w:t xml:space="preserve">- </w:t>
      </w:r>
      <w:r w:rsidR="00816CAD">
        <w:t>Republika Hrvatska, Ministarstvo financija, porezna uprava,</w:t>
      </w:r>
    </w:p>
    <w:p w:rsidRDefault="00816CAD" w:rsidP="0085602C" w:rsidR="00816CAD">
      <w:pPr>
        <w:ind w:firstLine="708"/>
        <w:jc w:val="both"/>
      </w:pPr>
      <w:r>
        <w:t>- Tesla štedna banka d.d.</w:t>
      </w:r>
    </w:p>
    <w:p w:rsidRDefault="00816CAD" w:rsidP="0085602C" w:rsidR="00816CAD">
      <w:pPr>
        <w:ind w:firstLine="708"/>
        <w:jc w:val="both"/>
      </w:pPr>
      <w:r>
        <w:t>- Vodoskok d.o.o.</w:t>
      </w:r>
    </w:p>
    <w:p w:rsidRDefault="00816CAD" w:rsidP="0085602C" w:rsidR="00816CAD" w:rsidRPr="00AD0CE8">
      <w:pPr>
        <w:ind w:firstLine="708"/>
        <w:jc w:val="both"/>
      </w:pPr>
      <w:r>
        <w:t>- Agru Croatia trade d.o.o.</w:t>
      </w:r>
    </w:p>
    <w:p w:rsidRDefault="00537BDB" w:rsidP="004D2070" w:rsidR="00537BDB" w:rsidRPr="00AD0CE8">
      <w:pPr>
        <w:jc w:val="both"/>
      </w:pPr>
    </w:p>
    <w:p w:rsidRDefault="00523270" w:rsidP="00523270" w:rsidR="00537BDB" w:rsidRPr="00AD0CE8">
      <w:pPr>
        <w:ind w:firstLine="708"/>
        <w:jc w:val="both"/>
      </w:pPr>
      <w:r w:rsidRPr="00AD0CE8">
        <w:t>I</w:t>
      </w:r>
      <w:r w:rsidR="00537BDB" w:rsidRPr="00AD0CE8">
        <w:t>II</w:t>
      </w:r>
      <w:r w:rsidRPr="00AD0CE8">
        <w:t>.</w:t>
      </w:r>
      <w:r w:rsidR="00537BDB" w:rsidRPr="00AD0CE8">
        <w:t xml:space="preserve"> Tražbina vjerovnika koji ne dođe na ročište utvrditi će se prema stanju</w:t>
      </w:r>
      <w:r w:rsidRPr="00AD0CE8">
        <w:t xml:space="preserve"> koje proizlazi iz spisa.</w:t>
      </w:r>
    </w:p>
    <w:p w:rsidRDefault="00523270" w:rsidP="00523270" w:rsidR="00523270" w:rsidRPr="00AD0CE8">
      <w:pPr>
        <w:ind w:firstLine="708"/>
        <w:jc w:val="both"/>
      </w:pPr>
    </w:p>
    <w:p w:rsidRDefault="00523270" w:rsidP="00523270" w:rsidR="00523270" w:rsidRPr="00AD0CE8">
      <w:pPr>
        <w:ind w:firstLine="708"/>
        <w:jc w:val="both"/>
      </w:pPr>
      <w:r w:rsidRPr="00AD0CE8">
        <w:t>IV. Osnov, visinu i isplatni red tražbine vjerovnici mogu prijaviti pismeno do ročišta za diobu ili na samom ročištu.</w:t>
      </w:r>
    </w:p>
    <w:p w:rsidRDefault="00E978F0" w:rsidP="00523270" w:rsidR="00E978F0" w:rsidRPr="00AD0CE8">
      <w:pPr>
        <w:ind w:firstLine="708"/>
        <w:jc w:val="both"/>
      </w:pPr>
    </w:p>
    <w:p w:rsidRDefault="00E978F0" w:rsidP="00E978F0" w:rsidR="00E978F0" w:rsidRPr="00AD0CE8">
      <w:pPr>
        <w:ind w:firstLine="708"/>
        <w:jc w:val="both"/>
      </w:pPr>
      <w:r w:rsidRPr="00AD0CE8">
        <w:t>UPOZORENJE:</w:t>
      </w:r>
    </w:p>
    <w:p w:rsidRDefault="00E978F0" w:rsidP="00E978F0" w:rsidR="00E978F0" w:rsidRPr="00AD0CE8">
      <w:pPr>
        <w:numPr>
          <w:ilvl w:val="0"/>
          <w:numId w:val="1"/>
        </w:numPr>
        <w:jc w:val="both"/>
      </w:pPr>
      <w:r w:rsidRPr="00AD0CE8">
        <w:t>tražbina se ne može prijaviti nakon održanog ročišta za diobu</w:t>
      </w:r>
    </w:p>
    <w:p w:rsidRDefault="00E978F0" w:rsidP="00E978F0" w:rsidR="00E978F0" w:rsidRPr="00AD0CE8">
      <w:pPr>
        <w:numPr>
          <w:ilvl w:val="0"/>
          <w:numId w:val="1"/>
        </w:numPr>
        <w:jc w:val="both"/>
      </w:pPr>
      <w:r w:rsidRPr="00AD0CE8">
        <w:t>tražbina vjerovnika koji ne podnesu prijave ili ne dođu dođe na ročište za diobu uzet će se prema stanju koje proizlazi iz spisa</w:t>
      </w:r>
    </w:p>
    <w:p w:rsidRDefault="0048754B" w:rsidP="00E978F0" w:rsidR="00E978F0" w:rsidRPr="00AD0CE8">
      <w:pPr>
        <w:numPr>
          <w:ilvl w:val="0"/>
          <w:numId w:val="1"/>
        </w:numPr>
        <w:jc w:val="both"/>
      </w:pPr>
      <w:r w:rsidRPr="00AD0CE8">
        <w:t>ako tražbina vjerovnika ne proizlazi iz zemljišnih knjiga ili spisa, uz prijavu tražbine vjerovnici su dužni dostaviti ili na ročištu za diobu pokazati isprave kojima dokazuje postojanje tražbine odnosno isprave na temelju kojih osporavaju postojanje tražbine kojem od vjerovnika (pravomoćna presuda, javna ili privatna isprava koja ima značenje javne isprave)</w:t>
      </w:r>
    </w:p>
    <w:p w:rsidRDefault="00E978F0" w:rsidP="00E978F0" w:rsidR="00E978F0" w:rsidRPr="00AD0CE8">
      <w:pPr>
        <w:numPr>
          <w:ilvl w:val="0"/>
          <w:numId w:val="1"/>
        </w:numPr>
        <w:jc w:val="both"/>
      </w:pPr>
      <w:r w:rsidRPr="00AD0CE8">
        <w:lastRenderedPageBreak/>
        <w:t>nakon održanog ročišta za diobu ne može se osporavati tražbina, njena visina i red namirenja.</w:t>
      </w:r>
    </w:p>
    <w:p w:rsidRDefault="00537BDB" w:rsidP="00537BDB" w:rsidR="00537BDB" w:rsidRPr="00AD0CE8"/>
    <w:p w:rsidRDefault="009F0845" w:rsidP="00E978F0" w:rsidR="00537BDB" w:rsidRPr="00AD0CE8">
      <w:pPr>
        <w:jc w:val="center"/>
      </w:pPr>
      <w:r w:rsidRPr="00AD0CE8">
        <w:t xml:space="preserve">U Zagrebu </w:t>
      </w:r>
      <w:r w:rsidR="00816CAD">
        <w:t>2</w:t>
      </w:r>
      <w:r w:rsidR="006E3E3B">
        <w:t>2</w:t>
      </w:r>
      <w:r w:rsidR="00816CAD">
        <w:t>. ožujka 2016</w:t>
      </w:r>
      <w:r w:rsidR="00537BDB" w:rsidRPr="00AD0CE8">
        <w:t>.</w:t>
      </w:r>
    </w:p>
    <w:p w:rsidRDefault="00537BDB" w:rsidP="00537BDB" w:rsidR="00537BDB" w:rsidRPr="00AD0CE8"/>
    <w:p w:rsidRDefault="00537BDB" w:rsidP="00537BDB" w:rsidR="00537BDB" w:rsidRPr="00AD0CE8"/>
    <w:p w:rsidRDefault="00537BDB" w:rsidP="00E978F0" w:rsidR="00537BDB" w:rsidRPr="00AD0CE8">
      <w:pPr>
        <w:jc w:val="right"/>
      </w:pPr>
      <w:r w:rsidRPr="00AD0CE8">
        <w:t xml:space="preserve">                            SUDAC:</w:t>
      </w:r>
    </w:p>
    <w:p w:rsidRDefault="00537BDB" w:rsidP="00E978F0" w:rsidR="00537BDB" w:rsidRPr="00AD0CE8">
      <w:pPr>
        <w:jc w:val="right"/>
      </w:pPr>
      <w:r w:rsidRPr="00AD0CE8">
        <w:t xml:space="preserve">                                         </w:t>
      </w:r>
      <w:r w:rsidR="00E978F0" w:rsidRPr="00AD0CE8">
        <w:t>Gordan Zubak</w:t>
      </w:r>
      <w:r w:rsidR="006E3E3B">
        <w:t>, v.r.</w:t>
      </w:r>
    </w:p>
    <w:p w:rsidRDefault="00537BDB" w:rsidP="00537BDB" w:rsidR="00537BDB" w:rsidRPr="00AD0CE8"/>
    <w:p w:rsidRDefault="00537BDB" w:rsidP="00537BDB" w:rsidR="00537BDB" w:rsidRPr="00AD0CE8">
      <w:r w:rsidRPr="00AD0CE8">
        <w:t>UPUTA O PRAVNOM LIJEKU:</w:t>
      </w:r>
    </w:p>
    <w:p w:rsidRDefault="00537BDB" w:rsidP="00537BDB" w:rsidR="00537BDB" w:rsidRPr="00AD0CE8">
      <w:r w:rsidRPr="00AD0CE8">
        <w:t>Protiv ovog zaključka nije dopuštena žalba (čl.11.st.9. SZ).</w:t>
      </w:r>
    </w:p>
    <w:p w:rsidRDefault="00537BDB" w:rsidP="00537BDB" w:rsidR="00537BDB" w:rsidRPr="00AD0CE8"/>
    <w:p w:rsidRDefault="00537BDB" w:rsidP="00537BDB" w:rsidR="00537BDB" w:rsidRPr="00AD0CE8"/>
    <w:p w:rsidRDefault="00537BDB" w:rsidP="00537BDB" w:rsidR="00537BDB"/>
    <w:p w:rsidRDefault="006E3E3B" w:rsidP="001745C1" w:rsidR="006E3E3B" w:rsidRPr="007546E0">
      <w:pPr>
        <w:jc w:val="right"/>
      </w:pPr>
      <w:r>
        <w:t>Za točnost otpravka-ovlašteni službenik:</w:t>
      </w:r>
      <w:r>
        <w:br/>
        <w:t>Ivana Rogić</w:t>
      </w:r>
    </w:p>
    <w:p w:rsidRDefault="006E3E3B" w:rsidP="00537BDB" w:rsidR="006E3E3B" w:rsidRPr="00AD0CE8"/>
    <w:p w:rsidRDefault="00537BDB" w:rsidP="00537BDB" w:rsidR="00537BDB" w:rsidRPr="00AD0CE8"/>
    <w:sectPr w:rsidSect="006E3E3B" w:rsidR="00537BDB" w:rsidRPr="00AD0CE8">
      <w:headerReference w:type="default" r:id="rId10"/>
      <w:pgSz w:h="16838" w:w="11906"/>
      <w:pgMar w:gutter="0" w:footer="708" w:header="708" w:left="1417" w:bottom="1417" w:right="1417"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E3E3B" w:rsidP="006E3E3B" w:rsidR="006E3E3B">
      <w:r>
        <w:separator/>
      </w:r>
    </w:p>
  </w:endnote>
  <w:endnote w:id="0" w:type="continuationSeparator">
    <w:p w:rsidRDefault="006E3E3B" w:rsidP="006E3E3B" w:rsidR="006E3E3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E3E3B" w:rsidP="006E3E3B" w:rsidR="006E3E3B">
      <w:r>
        <w:separator/>
      </w:r>
    </w:p>
  </w:footnote>
  <w:footnote w:id="0" w:type="continuationSeparator">
    <w:p w:rsidRDefault="006E3E3B" w:rsidP="006E3E3B" w:rsidR="006E3E3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72216689"/>
      <w:docPartObj>
        <w:docPartGallery w:val="Page Numbers (Top of Page)"/>
        <w:docPartUnique/>
      </w:docPartObj>
    </w:sdtPr>
    <w:sdtContent>
      <w:p w:rsidRDefault="006E3E3B" w:rsidP="006E3E3B" w:rsidR="006E3E3B">
        <w:pPr>
          <w:pStyle w:val="Zaglavlje"/>
          <w:ind w:firstLine="4536"/>
          <w:jc w:val="center"/>
        </w:pPr>
        <w:r>
          <w:fldChar w:fldCharType="begin"/>
        </w:r>
        <w:r>
          <w:instrText>PAGE   \* MERGEFORMAT</w:instrText>
        </w:r>
        <w:r>
          <w:fldChar w:fldCharType="separate"/>
        </w:r>
        <w:r>
          <w:rPr>
            <w:noProof/>
          </w:rPr>
          <w:t>2</w:t>
        </w:r>
        <w:r>
          <w:fldChar w:fldCharType="end"/>
        </w:r>
        <w:r>
          <w:tab/>
          <w:t>67. St-64/12-166</w:t>
        </w:r>
      </w:p>
    </w:sdtContent>
  </w:sdt>
  <w:p w:rsidRDefault="006E3E3B" w:rsidR="006E3E3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46855E8"/>
    <w:multiLevelType w:val="hybridMultilevel"/>
    <w:tmpl w:val="3B583298"/>
    <w:lvl w:tplc="44C48740" w:ilvl="0">
      <w:start w:val="4"/>
      <w:numFmt w:val="bullet"/>
      <w:lvlText w:val="-"/>
      <w:lvlJc w:val="left"/>
      <w:pPr>
        <w:ind w:hanging="360" w:left="1068"/>
      </w:pPr>
      <w:rPr>
        <w:rFonts w:cs="Arial" w:eastAsia="Times New Roman" w:hAnsi="Arial" w:ascii="Arial"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
    <w:nsid w:val="2EBB039F"/>
    <w:multiLevelType w:val="hybridMultilevel"/>
    <w:tmpl w:val="ADF8974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37BDB"/>
    <w:rsid w:val="001D7E2A"/>
    <w:rsid w:val="002126B0"/>
    <w:rsid w:val="0035037C"/>
    <w:rsid w:val="0048754B"/>
    <w:rsid w:val="004D2070"/>
    <w:rsid w:val="00523270"/>
    <w:rsid w:val="00537BDB"/>
    <w:rsid w:val="006E3E3B"/>
    <w:rsid w:val="00765D07"/>
    <w:rsid w:val="00816CAD"/>
    <w:rsid w:val="0085602C"/>
    <w:rsid w:val="009F0845"/>
    <w:rsid w:val="00AD0CE8"/>
    <w:rsid w:val="00C655F6"/>
    <w:rsid w:val="00C858F4"/>
    <w:rsid w:val="00C943AD"/>
    <w:rsid w:val="00CA1D5E"/>
    <w:rsid w:val="00E87A06"/>
    <w:rsid w:val="00E978F0"/>
    <w:rsid w:val="00F97406"/>
    <w:rsid w:val="00FE7A3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1D7E2A"/>
    <w:pPr>
      <w:ind w:left="720"/>
      <w:contextualSpacing/>
    </w:pPr>
  </w:style>
  <w:style w:styleId="Tekstrezerviranogmjesta" w:type="character">
    <w:name w:val="Placeholder Text"/>
    <w:basedOn w:val="Zadanifontodlomka"/>
    <w:uiPriority w:val="99"/>
    <w:semiHidden/>
    <w:rsid w:val="006E3E3B"/>
    <w:rPr>
      <w:color w:val="808080"/>
      <w:bdr w:space="0" w:sz="0" w:color="auto" w:val="none"/>
      <w:shd w:fill="auto" w:color="auto" w:val="clear"/>
    </w:rPr>
  </w:style>
  <w:style w:customStyle="true" w:styleId="eSPISCCParagraphDefaultFont" w:type="character">
    <w:name w:val="eSPIS_CC_Paragraph Default Font"/>
    <w:basedOn w:val="Zadanifontodlomka"/>
    <w:rsid w:val="006E3E3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E3E3B"/>
    <w:rPr>
      <w:bdr w:space="0" w:sz="0" w:color="auto" w:val="none"/>
      <w:shd w:fill="FFFFCC" w:color="auto" w:val="clear"/>
      <w:lang w:val="hr-HR"/>
    </w:rPr>
  </w:style>
  <w:style w:customStyle="true" w:styleId="PozadinaSvijetloCrvena" w:type="character">
    <w:name w:val="Pozadina_SvijetloCrvena"/>
    <w:basedOn w:val="eSPISCCParagraphDefaultFont"/>
    <w:rsid w:val="006E3E3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E3E3B"/>
    <w:rPr>
      <w:rFonts w:cs="Times New Roman" w:hAnsi="Times New Roman" w:ascii="Times New Roman"/>
      <w:sz w:val="24"/>
      <w:bdr w:space="0" w:sz="0" w:color="auto" w:val="none"/>
      <w:shd w:fill="CCFFCC" w:color="auto" w:val="clear"/>
      <w:lang w:val="hr-HR"/>
    </w:rPr>
  </w:style>
  <w:style w:styleId="Tekstbalonia" w:type="paragraph">
    <w:name w:val="Balloon Text"/>
    <w:basedOn w:val="Normal"/>
    <w:link w:val="TekstbaloniaChar"/>
    <w:rsid w:val="006E3E3B"/>
    <w:rPr>
      <w:rFonts w:cs="Tahoma" w:hAnsi="Tahoma" w:ascii="Tahoma"/>
      <w:sz w:val="16"/>
      <w:szCs w:val="16"/>
    </w:rPr>
  </w:style>
  <w:style w:customStyle="true" w:styleId="TekstbaloniaChar" w:type="character">
    <w:name w:val="Tekst balončića Char"/>
    <w:basedOn w:val="Zadanifontodlomka"/>
    <w:link w:val="Tekstbalonia"/>
    <w:rsid w:val="006E3E3B"/>
    <w:rPr>
      <w:rFonts w:cs="Tahoma" w:hAnsi="Tahoma" w:ascii="Tahoma"/>
      <w:sz w:val="16"/>
      <w:szCs w:val="16"/>
    </w:rPr>
  </w:style>
  <w:style w:styleId="Zaglavlje" w:type="paragraph">
    <w:name w:val="header"/>
    <w:basedOn w:val="Normal"/>
    <w:link w:val="ZaglavljeChar"/>
    <w:uiPriority w:val="99"/>
    <w:rsid w:val="006E3E3B"/>
    <w:pPr>
      <w:tabs>
        <w:tab w:pos="4536" w:val="center"/>
        <w:tab w:pos="9072" w:val="right"/>
      </w:tabs>
    </w:pPr>
  </w:style>
  <w:style w:customStyle="true" w:styleId="ZaglavljeChar" w:type="character">
    <w:name w:val="Zaglavlje Char"/>
    <w:basedOn w:val="Zadanifontodlomka"/>
    <w:link w:val="Zaglavlje"/>
    <w:uiPriority w:val="99"/>
    <w:rsid w:val="006E3E3B"/>
    <w:rPr>
      <w:sz w:val="24"/>
      <w:szCs w:val="24"/>
    </w:rPr>
  </w:style>
  <w:style w:styleId="Podnoje" w:type="paragraph">
    <w:name w:val="footer"/>
    <w:basedOn w:val="Normal"/>
    <w:link w:val="PodnojeChar"/>
    <w:rsid w:val="006E3E3B"/>
    <w:pPr>
      <w:tabs>
        <w:tab w:pos="4536" w:val="center"/>
        <w:tab w:pos="9072" w:val="right"/>
      </w:tabs>
    </w:pPr>
  </w:style>
  <w:style w:customStyle="true" w:styleId="PodnojeChar" w:type="character">
    <w:name w:val="Podnožje Char"/>
    <w:basedOn w:val="Zadanifontodlomka"/>
    <w:link w:val="Podnoje"/>
    <w:rsid w:val="006E3E3B"/>
    <w:rPr>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1D7E2A"/>
    <w:pPr>
      <w:ind w:left="720"/>
      <w:contextualSpacing/>
    </w:pPr>
  </w:style>
  <w:style w:styleId="Tekstrezerviranogmjesta" w:type="character">
    <w:name w:val="Placeholder Text"/>
    <w:basedOn w:val="Zadanifontodlomka"/>
    <w:uiPriority w:val="99"/>
    <w:semiHidden/>
    <w:rsid w:val="006E3E3B"/>
    <w:rPr>
      <w:color w:val="808080"/>
      <w:bdr w:color="auto" w:space="0" w:sz="0" w:val="none"/>
      <w:shd w:color="auto" w:fill="auto" w:val="clear"/>
    </w:rPr>
  </w:style>
  <w:style w:customStyle="1" w:styleId="eSPISCCParagraphDefaultFont" w:type="character">
    <w:name w:val="eSPIS_CC_Paragraph Default Font"/>
    <w:basedOn w:val="Zadanifontodlomka"/>
    <w:rsid w:val="006E3E3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E3E3B"/>
    <w:rPr>
      <w:bdr w:color="auto" w:space="0" w:sz="0" w:val="none"/>
      <w:shd w:color="auto" w:fill="FFFFCC" w:val="clear"/>
      <w:lang w:val="hr-HR"/>
    </w:rPr>
  </w:style>
  <w:style w:customStyle="1" w:styleId="PozadinaSvijetloCrvena" w:type="character">
    <w:name w:val="Pozadina_SvijetloCrvena"/>
    <w:basedOn w:val="eSPISCCParagraphDefaultFont"/>
    <w:rsid w:val="006E3E3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E3E3B"/>
    <w:rPr>
      <w:rFonts w:ascii="Times New Roman" w:cs="Times New Roman" w:hAnsi="Times New Roman"/>
      <w:sz w:val="24"/>
      <w:bdr w:color="auto" w:space="0" w:sz="0" w:val="none"/>
      <w:shd w:color="auto" w:fill="CCFFCC" w:val="clear"/>
      <w:lang w:val="hr-HR"/>
    </w:rPr>
  </w:style>
  <w:style w:styleId="Tekstbalonia" w:type="paragraph">
    <w:name w:val="Balloon Text"/>
    <w:basedOn w:val="Normal"/>
    <w:link w:val="TekstbaloniaChar"/>
    <w:rsid w:val="006E3E3B"/>
    <w:rPr>
      <w:rFonts w:ascii="Tahoma" w:cs="Tahoma" w:hAnsi="Tahoma"/>
      <w:sz w:val="16"/>
      <w:szCs w:val="16"/>
    </w:rPr>
  </w:style>
  <w:style w:customStyle="1" w:styleId="TekstbaloniaChar" w:type="character">
    <w:name w:val="Tekst balončića Char"/>
    <w:basedOn w:val="Zadanifontodlomka"/>
    <w:link w:val="Tekstbalonia"/>
    <w:rsid w:val="006E3E3B"/>
    <w:rPr>
      <w:rFonts w:ascii="Tahoma" w:cs="Tahoma" w:hAnsi="Tahoma"/>
      <w:sz w:val="16"/>
      <w:szCs w:val="16"/>
    </w:rPr>
  </w:style>
  <w:style w:styleId="Zaglavlje" w:type="paragraph">
    <w:name w:val="header"/>
    <w:basedOn w:val="Normal"/>
    <w:link w:val="ZaglavljeChar"/>
    <w:uiPriority w:val="99"/>
    <w:rsid w:val="006E3E3B"/>
    <w:pPr>
      <w:tabs>
        <w:tab w:pos="4536" w:val="center"/>
        <w:tab w:pos="9072" w:val="right"/>
      </w:tabs>
    </w:pPr>
  </w:style>
  <w:style w:customStyle="1" w:styleId="ZaglavljeChar" w:type="character">
    <w:name w:val="Zaglavlje Char"/>
    <w:basedOn w:val="Zadanifontodlomka"/>
    <w:link w:val="Zaglavlje"/>
    <w:uiPriority w:val="99"/>
    <w:rsid w:val="006E3E3B"/>
    <w:rPr>
      <w:sz w:val="24"/>
      <w:szCs w:val="24"/>
    </w:rPr>
  </w:style>
  <w:style w:styleId="Podnoje" w:type="paragraph">
    <w:name w:val="footer"/>
    <w:basedOn w:val="Normal"/>
    <w:link w:val="PodnojeChar"/>
    <w:rsid w:val="006E3E3B"/>
    <w:pPr>
      <w:tabs>
        <w:tab w:pos="4536" w:val="center"/>
        <w:tab w:pos="9072" w:val="right"/>
      </w:tabs>
    </w:pPr>
  </w:style>
  <w:style w:customStyle="1" w:styleId="PodnojeChar" w:type="character">
    <w:name w:val="Podnožje Char"/>
    <w:basedOn w:val="Zadanifontodlomka"/>
    <w:link w:val="Podnoje"/>
    <w:rsid w:val="006E3E3B"/>
    <w:rPr>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ožujka 2016.</izvorni_sadrzaj>
    <derivirana_varijabla naziv="DomainObject.DatumDonosenjaOdluke_1">22.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izvorni_sadrzaj>
    <derivirana_varijabla naziv="DomainObject.Predmet.Broj_1">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siječnja 2012.</izvorni_sadrzaj>
    <derivirana_varijabla naziv="DomainObject.Predmet.DatumOsnivanja_1">13. siječnja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Promjena rješavatelja po Rješenju 5 Su-15/15-28 od 2.11.2015</izvorni_sadrzaj>
    <derivirana_varijabla naziv="DomainObject.Predmet.Opis_1">Promjena rješavatelja po Rješenju 5 Su-15/15-28 od 2.11.2015</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St-64/2012</izvorni_sadrzaj>
    <derivirana_varijabla naziv="DomainObject.Predmet.OznakaBroj_1">St-64/2012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spis se sastoji od 2 dijela PRIJAVE TRAŽBINA u izvanparničnoj pisarnici (ormar u hodniku)</izvorni_sadrzaj>
    <derivirana_varijabla naziv="DomainObject.Predmet.PrimjedbaSuca_1">spis se sastoji od 2 dijela PRIJAVE TRAŽBINA u izvanparničnoj pisarnici (ormar u hodniku)</derivirana_varijabla>
  </DomainObject.Predmet.PrimjedbaSuca>
  <DomainObject.Predmet.PrimjedbaUpisnicara>
    <izvorni_sadrzaj/>
    <derivirana_varijabla naziv="DomainObject.Predmet.PrimjedbaUpisnicara_1"/>
  </DomainObject.Predmet.PrimjedbaUpisnicara>
  <DomainObject.Predmet.ProtustrankaFormated>
    <izvorni_sadrzaj>  Kuka d.o.o. za građevinarstvo i transport</izvorni_sadrzaj>
    <derivirana_varijabla naziv="DomainObject.Predmet.ProtustrankaFormated_1">  Kuka d.o.o. za građevinarstvo i transport</derivirana_varijabla>
  </DomainObject.Predmet.ProtustrankaFormated>
  <DomainObject.Predmet.ProtustrankaFormatedOIB>
    <izvorni_sadrzaj>  Kuka d.o.o. za građevinarstvo i transport, OIB 04776707159</izvorni_sadrzaj>
    <derivirana_varijabla naziv="DomainObject.Predmet.ProtustrankaFormatedOIB_1">  Kuka d.o.o. za građevinarstvo i transport, OIB 04776707159</derivirana_varijabla>
  </DomainObject.Predmet.ProtustrankaFormatedOIB>
  <DomainObject.Predmet.ProtustrankaFormatedWithAdress>
    <izvorni_sadrzaj> Kuka d.o.o. za građevinarstvo i transport, Letovanić 21, Lekenik</izvorni_sadrzaj>
    <derivirana_varijabla naziv="DomainObject.Predmet.ProtustrankaFormatedWithAdress_1"> Kuka d.o.o. za građevinarstvo i transport, Letovanić 21, Lekenik</derivirana_varijabla>
  </DomainObject.Predmet.ProtustrankaFormatedWithAdress>
  <DomainObject.Predmet.ProtustrankaFormatedWithAdressOIB>
    <izvorni_sadrzaj> Kuka d.o.o. za građevinarstvo i transport, OIB 04776707159, Letovanić 21, Lekenik</izvorni_sadrzaj>
    <derivirana_varijabla naziv="DomainObject.Predmet.ProtustrankaFormatedWithAdressOIB_1"> Kuka d.o.o. za građevinarstvo i transport, OIB 04776707159, Letovanić 21, Lekenik</derivirana_varijabla>
  </DomainObject.Predmet.ProtustrankaFormatedWithAdressOIB>
  <DomainObject.Predmet.ProtustrankaWithAdress>
    <izvorni_sadrzaj>Kuka d.o.o. za građevinarstvo i transport Letovanić 21, Lekenik</izvorni_sadrzaj>
    <derivirana_varijabla naziv="DomainObject.Predmet.ProtustrankaWithAdress_1">Kuka d.o.o. za građevinarstvo i transport Letovanić 21, Lekenik</derivirana_varijabla>
  </DomainObject.Predmet.ProtustrankaWithAdress>
  <DomainObject.Predmet.ProtustrankaWithAdressOIB>
    <izvorni_sadrzaj>Kuka d.o.o. za građevinarstvo i transport, OIB 04776707159, Letovanić 21, Lekenik</izvorni_sadrzaj>
    <derivirana_varijabla naziv="DomainObject.Predmet.ProtustrankaWithAdressOIB_1">Kuka d.o.o. za građevinarstvo i transport, OIB 04776707159, Letovanić 21, Lekenik</derivirana_varijabla>
  </DomainObject.Predmet.ProtustrankaWithAdressOIB>
  <DomainObject.Predmet.ProtustrankaNazivFormated>
    <izvorni_sadrzaj>Kuka d.o.o. za građevinarstvo i transport</izvorni_sadrzaj>
    <derivirana_varijabla naziv="DomainObject.Predmet.ProtustrankaNazivFormated_1">Kuka d.o.o. za građevinarstvo i transport</derivirana_varijabla>
  </DomainObject.Predmet.ProtustrankaNazivFormated>
  <DomainObject.Predmet.ProtustrankaNazivFormatedOIB>
    <izvorni_sadrzaj>Kuka d.o.o. za građevinarstvo i transport, OIB 04776707159</izvorni_sadrzaj>
    <derivirana_varijabla naziv="DomainObject.Predmet.ProtustrankaNazivFormatedOIB_1">Kuka d.o.o. za građevinarstvo i transport, OIB 04776707159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MF, Porezna uprava Sisak zastupanog po punomoćniku ŽUPANIJSKO DRŽAVNO ODVJETNIŠTVO U SISKU; VJEROVNICI; AGRU CROATIA TRADE društvo s ograničenom odgovornošću za trgovinu</izvorni_sadrzaj>
    <derivirana_varijabla naziv="DomainObject.Predmet.StrankaFormated_1">  RH, MF, Porezna uprava Sisak zastupanog po punomoćniku ŽUPANIJSKO DRŽAVNO ODVJETNIŠTVO U SISKU; VJEROVNICI; AGRU CROATIA TRADE društvo s ograničenom odgovornošću za trgovinu</derivirana_varijabla>
  </DomainObject.Predmet.StrankaFormated>
  <DomainObject.Predmet.StrankaFormatedOIB>
    <izvorni_sadrzaj>  RH, MF, Porezna uprava Sisak zastupanog po punomoćniku ŽUPANIJSKO DRŽAVNO ODVJETNIŠTVO U SISKU; VJEROVNICI; AGRU CROATIA TRADE društvo s ograničenom odgovornošću za trgovinu, OIB 98523604106</izvorni_sadrzaj>
    <derivirana_varijabla naziv="DomainObject.Predmet.StrankaFormatedOIB_1">  RH, MF, Porezna uprava Sisak zastupanog po punomoćniku ŽUPANIJSKO DRŽAVNO ODVJETNIŠTVO U SISKU; VJEROVNICI; AGRU CROATIA TRADE društvo s ograničenom odgovornošću za trgovinu, OIB 98523604106</derivirana_varijabla>
  </DomainObject.Predmet.StrankaFormatedOIB>
  <DomainObject.Predmet.StrankaFormatedWithAdress>
    <izvorni_sadrzaj> RH, MF, Porezna uprava Sisak, S. i A. Radića 30, 44000 Sisak zastupanog po punomoćniku ŽUPANIJSKO DRŽAVNO ODVJETNIŠTVO U SISKU; VJEROVNICI; AGRU CROATIA TRADE društvo s ograničenom odgovornošću za trgovinu, Karlovačka cesta 67d, 10000 Zagreb</izvorni_sadrzaj>
    <derivirana_varijabla naziv="DomainObject.Predmet.StrankaFormatedWithAdress_1"> RH, MF, Porezna uprava Sisak, S. i A. Radića 30, 44000 Sisak zastupanog po punomoćniku ŽUPANIJSKO DRŽAVNO ODVJETNIŠTVO U SISKU; VJEROVNICI; AGRU CROATIA TRADE društvo s ograničenom odgovornošću za trgovinu, Karlovačka cesta 67d, 10000 Zagreb</derivirana_varijabla>
  </DomainObject.Predmet.StrankaFormatedWithAdress>
  <DomainObject.Predmet.StrankaFormatedWithAdressOIB>
    <izvorni_sadrzaj> RH, MF, Porezna uprava Sisak, S. i A. Radića 30, 44000 Sisak zastupanog po punomoćniku ŽUPANIJSKO DRŽAVNO ODVJETNIŠTVO U SISKU; VJEROVNICI; AGRU CROATIA TRADE društvo s ograničenom odgovornošću za trgovinu, OIB 98523604106, Karlovačka cesta 67d, 10000 Zagreb</izvorni_sadrzaj>
    <derivirana_varijabla naziv="DomainObject.Predmet.StrankaFormatedWithAdressOIB_1"> RH, MF, Porezna uprava Sisak, S. i A. Radića 30, 44000 Sisak zastupanog po punomoćniku ŽUPANIJSKO DRŽAVNO ODVJETNIŠTVO U SISKU; VJEROVNICI; AGRU CROATIA TRADE društvo s ograničenom odgovornošću za trgovinu, OIB 98523604106, Karlovačka cesta 67d, 10000 Zagreb</derivirana_varijabla>
  </DomainObject.Predmet.StrankaFormatedWithAdressOIB>
  <DomainObject.Predmet.StrankaWithAdress>
    <izvorni_sadrzaj>RH, MF, Porezna uprava Sisak S. i A. Radića 30,44000 Sisak,VJEROVNICI ,AGRU CROATIA TRADE društvo s ograničenom odgovornošću za trgovinu Karlovačka cesta 67d,10000 Zagreb</izvorni_sadrzaj>
    <derivirana_varijabla naziv="DomainObject.Predmet.StrankaWithAdress_1">RH, MF, Porezna uprava Sisak S. i A. Radića 30,44000 Sisak,VJEROVNICI ,AGRU CROATIA TRADE društvo s ograničenom odgovornošću za trgovinu Karlovačka cesta 67d,10000 Zagreb</derivirana_varijabla>
  </DomainObject.Predmet.StrankaWithAdress>
  <DomainObject.Predmet.StrankaWithAdressOIB>
    <izvorni_sadrzaj>RH, MF, Porezna uprava Sisak, S. i A. Radića 30,44000 Sisak,VJEROVNICI,AGRU CROATIA TRADE društvo s ograničenom odgovornošću za trgovinu, OIB 98523604106, Karlovačka cesta 67d,10000 Zagreb</izvorni_sadrzaj>
    <derivirana_varijabla naziv="DomainObject.Predmet.StrankaWithAdressOIB_1">RH, MF, Porezna uprava Sisak, S. i A. Radića 30,44000 Sisak,VJEROVNICI,AGRU CROATIA TRADE društvo s ograničenom odgovornošću za trgovinu, OIB 98523604106, Karlovačka cesta 67d,10000 Zagreb</derivirana_varijabla>
  </DomainObject.Predmet.StrankaWithAdressOIB>
  <DomainObject.Predmet.StrankaNazivFormated>
    <izvorni_sadrzaj>RH, MF, Porezna uprava Sisak,VJEROVNICI,AGRU CROATIA TRADE društvo s ograničenom odgovornošću za trgovinu</izvorni_sadrzaj>
    <derivirana_varijabla naziv="DomainObject.Predmet.StrankaNazivFormated_1">RH, MF, Porezna uprava Sisak,VJEROVNICI,AGRU CROATIA TRADE društvo s ograničenom odgovornošću za trgovinu</derivirana_varijabla>
  </DomainObject.Predmet.StrankaNazivFormated>
  <DomainObject.Predmet.StrankaNazivFormatedOIB>
    <izvorni_sadrzaj>RH, MF, Porezna uprava Sisak,VJEROVNICI,AGRU CROATIA TRADE društvo s ograničenom odgovornošću za trgovinu, OIB 98523604106</izvorni_sadrzaj>
    <derivirana_varijabla naziv="DomainObject.Predmet.StrankaNazivFormatedOIB_1">RH, MF, Porezna uprava Sisak,VJEROVNICI,AGRU CROATIA TRADE društvo s ograničenom odgovornošću za trgovinu, OIB 98523604106</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Rogić1</izvorni_sadrzaj>
    <derivirana_varijabla naziv="DomainObject.Predmet.Zapisnicar_1">Ivana Rogić1</derivirana_varijabla>
  </DomainObject.Predmet.Zapisnicar>
  <DomainObject.Predmet.StrankaListFormated>
    <izvorni_sadrzaj>
      <item>RH, MF, Porezna uprava Sisak zastupanog po punomoćniku ŽUPANIJSKO DRŽAVNO ODVJETNIŠTVO U SISKU</item>
      <item>VJEROVNICI</item>
      <item>AGRU CROATIA TRADE društvo s ograničenom odgovornošću za trgovinu</item>
    </izvorni_sadrzaj>
    <derivirana_varijabla naziv="DomainObject.Predmet.StrankaListFormated_1">
      <item>RH, MF, Porezna uprava Sisak zastupanog po punomoćniku ŽUPANIJSKO DRŽAVNO ODVJETNIŠTVO U SISKU</item>
      <item>VJEROVNICI</item>
      <item>AGRU CROATIA TRADE društvo s ograničenom odgovornošću za trgovinu</item>
    </derivirana_varijabla>
  </DomainObject.Predmet.StrankaListFormated>
  <DomainObject.Predmet.StrankaListFormatedOIB>
    <izvorni_sadrzaj>
      <item>RH, MF, Porezna uprava Sisak zastupanog po punomoćniku ŽUPANIJSKO DRŽAVNO ODVJETNIŠTVO U SISKU</item>
      <item>VJEROVNICI</item>
      <item>AGRU CROATIA TRADE društvo s ograničenom odgovornošću za trgovinu, OIB 98523604106</item>
    </izvorni_sadrzaj>
    <derivirana_varijabla naziv="DomainObject.Predmet.StrankaListFormatedOIB_1">
      <item>RH, MF, Porezna uprava Sisak zastupanog po punomoćniku ŽUPANIJSKO DRŽAVNO ODVJETNIŠTVO U SISKU</item>
      <item>VJEROVNICI</item>
      <item>AGRU CROATIA TRADE društvo s ograničenom odgovornošću za trgovinu, OIB 98523604106</item>
    </derivirana_varijabla>
  </DomainObject.Predmet.StrankaListFormatedOIB>
  <DomainObject.Predmet.StrankaListFormatedWithAdress>
    <izvorni_sadrzaj>
      <item>RH, MF, Porezna uprava Sisak, S. i A. Radića 30, 44000 Sisak zastupanog po punomoćniku ŽUPANIJSKO DRŽAVNO ODVJETNIŠTVO U SISKU</item>
      <item>VJEROVNICI</item>
      <item>AGRU CROATIA TRADE društvo s ograničenom odgovornošću za trgovinu, Karlovačka cesta 67d, 10000 Zagreb</item>
    </izvorni_sadrzaj>
    <derivirana_varijabla naziv="DomainObject.Predmet.StrankaListFormatedWithAdress_1">
      <item>RH, MF, Porezna uprava Sisak, S. i A. Radića 30, 44000 Sisak zastupanog po punomoćniku ŽUPANIJSKO DRŽAVNO ODVJETNIŠTVO U SISKU</item>
      <item>VJEROVNICI</item>
      <item>AGRU CROATIA TRADE društvo s ograničenom odgovornošću za trgovinu, Karlovačka cesta 67d, 10000 Zagreb</item>
    </derivirana_varijabla>
  </DomainObject.Predmet.StrankaListFormatedWithAdress>
  <DomainObject.Predmet.StrankaListFormatedWithAdressOIB>
    <izvorni_sadrzaj>
      <item>RH, MF, Porezna uprava Sisak, S. i A. Radića 30, 44000 Sisak zastupanog po punomoćniku ŽUPANIJSKO DRŽAVNO ODVJETNIŠTVO U SISKU</item>
      <item>VJEROVNICI</item>
      <item>AGRU CROATIA TRADE društvo s ograničenom odgovornošću za trgovinu, OIB 98523604106, Karlovačka cesta 67d, 10000 Zagreb</item>
    </izvorni_sadrzaj>
    <derivirana_varijabla naziv="DomainObject.Predmet.StrankaListFormatedWithAdressOIB_1">
      <item>RH, MF, Porezna uprava Sisak, S. i A. Radića 30, 44000 Sisak zastupanog po punomoćniku ŽUPANIJSKO DRŽAVNO ODVJETNIŠTVO U SISKU</item>
      <item>VJEROVNICI</item>
      <item>AGRU CROATIA TRADE društvo s ograničenom odgovornošću za trgovinu, OIB 98523604106, Karlovačka cesta 67d, 10000 Zagreb</item>
    </derivirana_varijabla>
  </DomainObject.Predmet.StrankaListFormatedWithAdressOIB>
  <DomainObject.Predmet.StrankaListNazivFormated>
    <izvorni_sadrzaj>
      <item>RH, MF, Porezna uprava Sisak</item>
      <item>VJEROVNICI</item>
      <item>AGRU CROATIA TRADE društvo s ograničenom odgovornošću za trgovinu</item>
    </izvorni_sadrzaj>
    <derivirana_varijabla naziv="DomainObject.Predmet.StrankaListNazivFormated_1">
      <item>RH, MF, Porezna uprava Sisak</item>
      <item>VJEROVNICI</item>
      <item>AGRU CROATIA TRADE društvo s ograničenom odgovornošću za trgovinu</item>
    </derivirana_varijabla>
  </DomainObject.Predmet.StrankaListNazivFormated>
  <DomainObject.Predmet.StrankaListNazivFormatedOIB>
    <izvorni_sadrzaj>
      <item>RH, MF, Porezna uprava Sisak</item>
      <item>VJEROVNICI</item>
      <item>AGRU CROATIA TRADE društvo s ograničenom odgovornošću za trgovinu, OIB 98523604106</item>
    </izvorni_sadrzaj>
    <derivirana_varijabla naziv="DomainObject.Predmet.StrankaListNazivFormatedOIB_1">
      <item>RH, MF, Porezna uprava Sisak</item>
      <item>VJEROVNICI</item>
      <item>AGRU CROATIA TRADE društvo s ograničenom odgovornošću za trgovinu, OIB 98523604106</item>
    </derivirana_varijabla>
  </DomainObject.Predmet.StrankaListNazivFormatedOIB>
  <DomainObject.Predmet.ProtuStrankaListFormated>
    <izvorni_sadrzaj>
      <item>Kuka d.o.o. za građevinarstvo i transport</item>
    </izvorni_sadrzaj>
    <derivirana_varijabla naziv="DomainObject.Predmet.ProtuStrankaListFormated_1">
      <item>Kuka d.o.o. za građevinarstvo i transport</item>
    </derivirana_varijabla>
  </DomainObject.Predmet.ProtuStrankaListFormated>
  <DomainObject.Predmet.ProtuStrankaListFormatedOIB>
    <izvorni_sadrzaj>
      <item>Kuka d.o.o. za građevinarstvo i transport, OIB 04776707159</item>
    </izvorni_sadrzaj>
    <derivirana_varijabla naziv="DomainObject.Predmet.ProtuStrankaListFormatedOIB_1">
      <item>Kuka d.o.o. za građevinarstvo i transport, OIB 04776707159</item>
    </derivirana_varijabla>
  </DomainObject.Predmet.ProtuStrankaListFormatedOIB>
  <DomainObject.Predmet.ProtuStrankaListFormatedWithAdress>
    <izvorni_sadrzaj>
      <item>Kuka d.o.o. za građevinarstvo i transport, Letovanić 21, Lekenik</item>
    </izvorni_sadrzaj>
    <derivirana_varijabla naziv="DomainObject.Predmet.ProtuStrankaListFormatedWithAdress_1">
      <item>Kuka d.o.o. za građevinarstvo i transport, Letovanić 21, Lekenik</item>
    </derivirana_varijabla>
  </DomainObject.Predmet.ProtuStrankaListFormatedWithAdress>
  <DomainObject.Predmet.ProtuStrankaListFormatedWithAdressOIB>
    <izvorni_sadrzaj>
      <item>Kuka d.o.o. za građevinarstvo i transport, OIB 04776707159, Letovanić 21, Lekenik</item>
    </izvorni_sadrzaj>
    <derivirana_varijabla naziv="DomainObject.Predmet.ProtuStrankaListFormatedWithAdressOIB_1">
      <item>Kuka d.o.o. za građevinarstvo i transport, OIB 04776707159, Letovanić 21, Lekenik</item>
    </derivirana_varijabla>
  </DomainObject.Predmet.ProtuStrankaListFormatedWithAdressOIB>
  <DomainObject.Predmet.ProtuStrankaListNazivFormated>
    <izvorni_sadrzaj>
      <item>Kuka d.o.o. za građevinarstvo i transport</item>
    </izvorni_sadrzaj>
    <derivirana_varijabla naziv="DomainObject.Predmet.ProtuStrankaListNazivFormated_1">
      <item>Kuka d.o.o. za građevinarstvo i transport</item>
    </derivirana_varijabla>
  </DomainObject.Predmet.ProtuStrankaListNazivFormated>
  <DomainObject.Predmet.ProtuStrankaListNazivFormatedOIB>
    <izvorni_sadrzaj>
      <item>Kuka d.o.o. za građevinarstvo i transport, OIB 04776707159</item>
    </izvorni_sadrzaj>
    <derivirana_varijabla naziv="DomainObject.Predmet.ProtuStrankaListNazivFormatedOIB_1">
      <item>Kuka d.o.o. za građevinarstvo i transport, OIB 04776707159</item>
    </derivirana_varijabla>
  </DomainObject.Predmet.ProtuStrankaListNazivFormatedOIB>
  <DomainObject.Predmet.OstaliListFormated>
    <izvorni_sadrzaj>
      <item>ŽUPANIJSKO DRŽAVNO ODVJETNIŠTVO U SISKU punomoćnik sudionika u postupku RH, MF, Porezna uprava Sisak</item>
      <item>Branka Malbašić</item>
      <item>TESLA ŠTEDNA BANKA d.d.</item>
      <item>VODOSKOK d.d.</item>
      <item>AGRU CROATIA TRADE d.o.o.</item>
      <item>JAVNOST</item>
    </izvorni_sadrzaj>
    <derivirana_varijabla naziv="DomainObject.Predmet.OstaliListFormated_1">
      <item>ŽUPANIJSKO DRŽAVNO ODVJETNIŠTVO U SISKU punomoćnik sudionika u postupku RH, MF, Porezna uprava Sisak</item>
      <item>Branka Malbašić</item>
      <item>TESLA ŠTEDNA BANKA d.d.</item>
      <item>VODOSKOK d.d.</item>
      <item>AGRU CROATIA TRADE d.o.o.</item>
      <item>JAVNOST</item>
    </derivirana_varijabla>
  </DomainObject.Predmet.OstaliListFormated>
  <DomainObject.Predmet.OstaliListFormatedOIB>
    <izvorni_sadrzaj>
      <item>ŽUPANIJSKO DRŽAVNO ODVJETNIŠTVO U SISKU punomoćnik sudionika u postupku RH, MF, Porezna uprava Sisak</item>
      <item>Branka Malbašić, OIB 93517569919</item>
      <item>TESLA ŠTEDNA BANKA d.d.</item>
      <item>VODOSKOK d.d., OIB 34134218058</item>
      <item>AGRU CROATIA TRADE d.o.o., OIB 98523604106</item>
      <item>JAVNOST</item>
    </izvorni_sadrzaj>
    <derivirana_varijabla naziv="DomainObject.Predmet.OstaliListFormatedOIB_1">
      <item>ŽUPANIJSKO DRŽAVNO ODVJETNIŠTVO U SISKU punomoćnik sudionika u postupku RH, MF, Porezna uprava Sisak</item>
      <item>Branka Malbašić, OIB 93517569919</item>
      <item>TESLA ŠTEDNA BANKA d.d.</item>
      <item>VODOSKOK d.d., OIB 34134218058</item>
      <item>AGRU CROATIA TRADE d.o.o., OIB 98523604106</item>
      <item>JAVNOST</item>
    </derivirana_varijabla>
  </DomainObject.Predmet.OstaliListFormatedOIB>
  <DomainObject.Predmet.OstaliListFormatedWithAdress>
    <izvorni_sadrzaj>
      <item>ŽUPANIJSKO DRŽAVNO ODVJETNIŠTVO U SISKU, I. K. Sakcinskog 24, 44000 Sisak punomoćnik sudionika u postupku RH, MF, Porezna uprava Sisak</item>
      <item>Branka Malbašić, Kolodvorska 2, 44320 Kutina</item>
      <item>TESLA ŠTEDNA BANKA d.d., Trg J.F. Kennedya 8 b, 10000 Zagreb</item>
      <item>VODOSKOK d.d., Čulinečka 221 c, 10000 Zagreb</item>
      <item>AGRU CROATIA TRADE d.o.o., Karlovačka cesta 67 d, 10000 Zagreb</item>
      <item>JAVNOST</item>
    </izvorni_sadrzaj>
    <derivirana_varijabla naziv="DomainObject.Predmet.OstaliListFormatedWithAdress_1">
      <item>ŽUPANIJSKO DRŽAVNO ODVJETNIŠTVO U SISKU, I. K. Sakcinskog 24, 44000 Sisak punomoćnik sudionika u postupku RH, MF, Porezna uprava Sisak</item>
      <item>Branka Malbašić, Kolodvorska 2, 44320 Kutina</item>
      <item>TESLA ŠTEDNA BANKA d.d., Trg J.F. Kennedya 8 b, 10000 Zagreb</item>
      <item>VODOSKOK d.d., Čulinečka 221 c, 10000 Zagreb</item>
      <item>AGRU CROATIA TRADE d.o.o., Karlovačka cesta 67 d, 10000 Zagreb</item>
      <item>JAVNOST</item>
    </derivirana_varijabla>
  </DomainObject.Predmet.OstaliListFormatedWithAdress>
  <DomainObject.Predmet.OstaliListFormatedWithAdressOIB>
    <izvorni_sadrzaj>
      <item>ŽUPANIJSKO DRŽAVNO ODVJETNIŠTVO U SISKU, I. K. Sakcinskog 24, 44000 Sisak punomoćnik sudionika u postupku RH, MF, Porezna uprava Sisak</item>
      <item>Branka Malbašić, OIB 93517569919, Kolodvorska 2, 44320 Kutina</item>
      <item>TESLA ŠTEDNA BANKA d.d., Trg J.F. Kennedya 8 b, 10000 Zagreb</item>
      <item>VODOSKOK d.d., OIB 34134218058, Čulinečka 221 c, 10000 Zagreb</item>
      <item>AGRU CROATIA TRADE d.o.o., OIB 98523604106, Karlovačka cesta 67 d, 10000 Zagreb</item>
      <item>JAVNOST</item>
    </izvorni_sadrzaj>
    <derivirana_varijabla naziv="DomainObject.Predmet.OstaliListFormatedWithAdressOIB_1">
      <item>ŽUPANIJSKO DRŽAVNO ODVJETNIŠTVO U SISKU, I. K. Sakcinskog 24, 44000 Sisak punomoćnik sudionika u postupku RH, MF, Porezna uprava Sisak</item>
      <item>Branka Malbašić, OIB 93517569919, Kolodvorska 2, 44320 Kutina</item>
      <item>TESLA ŠTEDNA BANKA d.d., Trg J.F. Kennedya 8 b, 10000 Zagreb</item>
      <item>VODOSKOK d.d., OIB 34134218058, Čulinečka 221 c, 10000 Zagreb</item>
      <item>AGRU CROATIA TRADE d.o.o., OIB 98523604106, Karlovačka cesta 67 d, 10000 Zagreb</item>
      <item>JAVNOST</item>
    </derivirana_varijabla>
  </DomainObject.Predmet.OstaliListFormatedWithAdressOIB>
  <DomainObject.Predmet.OstaliListNazivFormated>
    <izvorni_sadrzaj>
      <item>ŽUPANIJSKO DRŽAVNO ODVJETNIŠTVO U SISKU</item>
      <item>Branka Malbašić</item>
      <item>TESLA ŠTEDNA BANKA d.d.</item>
      <item>VODOSKOK d.d.</item>
      <item>AGRU CROATIA TRADE d.o.o.</item>
      <item>JAVNOST</item>
    </izvorni_sadrzaj>
    <derivirana_varijabla naziv="DomainObject.Predmet.OstaliListNazivFormated_1">
      <item>ŽUPANIJSKO DRŽAVNO ODVJETNIŠTVO U SISKU</item>
      <item>Branka Malbašić</item>
      <item>TESLA ŠTEDNA BANKA d.d.</item>
      <item>VODOSKOK d.d.</item>
      <item>AGRU CROATIA TRADE d.o.o.</item>
      <item>JAVNOST</item>
    </derivirana_varijabla>
  </DomainObject.Predmet.OstaliListNazivFormated>
  <DomainObject.Predmet.OstaliListNazivFormatedOIB>
    <izvorni_sadrzaj>
      <item>ŽUPANIJSKO DRŽAVNO ODVJETNIŠTVO U SISKU</item>
      <item>Branka Malbašić, OIB 93517569919</item>
      <item>TESLA ŠTEDNA BANKA d.d.</item>
      <item>VODOSKOK d.d., OIB 34134218058</item>
      <item>AGRU CROATIA TRADE d.o.o., OIB 98523604106</item>
      <item>JAVNOST</item>
    </izvorni_sadrzaj>
    <derivirana_varijabla naziv="DomainObject.Predmet.OstaliListNazivFormatedOIB_1">
      <item>ŽUPANIJSKO DRŽAVNO ODVJETNIŠTVO U SISKU</item>
      <item>Branka Malbašić, OIB 93517569919</item>
      <item>TESLA ŠTEDNA BANKA d.d.</item>
      <item>VODOSKOK d.d., OIB 34134218058</item>
      <item>AGRU CROATIA TRADE d.o.o., OIB 98523604106</item>
      <item>JAVNOST</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ožujka 2016.</izvorni_sadrzaj>
    <derivirana_varijabla naziv="DomainObject.Datum_1">22. ožujka 2016.</derivirana_varijabla>
  </DomainObject.Datum>
  <DomainObject.PoslovniBrojDokumenta>
    <izvorni_sadrzaj/>
    <derivirana_varijabla naziv="DomainObject.PoslovniBrojDokumenta_1"/>
  </DomainObject.PoslovniBrojDokumenta>
  <DomainObject.Predmet.StrankaIDrugi>
    <izvorni_sadrzaj>RH, MF, Porezna uprava Sisak i dr.</izvorni_sadrzaj>
    <derivirana_varijabla naziv="DomainObject.Predmet.StrankaIDrugi_1">RH, MF, Porezna uprava Sisak i dr.</derivirana_varijabla>
  </DomainObject.Predmet.StrankaIDrugi>
  <DomainObject.Predmet.ProtustrankaIDrugi>
    <izvorni_sadrzaj>Kuka d.o.o. za građevinarstvo i transport</izvorni_sadrzaj>
    <derivirana_varijabla naziv="DomainObject.Predmet.ProtustrankaIDrugi_1">Kuka d.o.o. za građevinarstvo i transport</derivirana_varijabla>
  </DomainObject.Predmet.ProtustrankaIDrugi>
  <DomainObject.Predmet.StrankaIDrugiAdressOIB>
    <izvorni_sadrzaj>RH, MF, Porezna uprava Sisak, S. i A. Radića 30, 44000 Sisak i dr.</izvorni_sadrzaj>
    <derivirana_varijabla naziv="DomainObject.Predmet.StrankaIDrugiAdressOIB_1">RH, MF, Porezna uprava Sisak, S. i A. Radića 30, 44000 Sisak i dr.</derivirana_varijabla>
  </DomainObject.Predmet.StrankaIDrugiAdressOIB>
  <DomainObject.Predmet.ProtustrankaIDrugiAdressOIB>
    <izvorni_sadrzaj>Kuka d.o.o. za građevinarstvo i transport, OIB 04776707159, Letovanić 21, Lekenik</izvorni_sadrzaj>
    <derivirana_varijabla naziv="DomainObject.Predmet.ProtustrankaIDrugiAdressOIB_1">Kuka d.o.o. za građevinarstvo i transport, OIB 04776707159, Letovanić 21, Lekenik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Kuka d.o.o. za građevinarstvo i transport</item>
      <item>ŽUPANIJSKO DRŽAVNO ODVJETNIŠTVO U SISKU</item>
      <item>RH, MF, Porezna uprava Sisak</item>
      <item>VJEROVNICI</item>
      <item>Branka Malbašić</item>
      <item>TESLA ŠTEDNA BANKA d.d.</item>
      <item>VODOSKOK d.d.</item>
      <item>AGRU CROATIA TRADE d.o.o.</item>
      <item>JAVNOST</item>
      <item>AGRU CROATIA TRADE društvo s ograničenom odgovornošću za trgovinu</item>
    </izvorni_sadrzaj>
    <derivirana_varijabla naziv="DomainObject.Predmet.SudioniciListNaziv_1">
      <item>Kuka d.o.o. za građevinarstvo i transport</item>
      <item>ŽUPANIJSKO DRŽAVNO ODVJETNIŠTVO U SISKU</item>
      <item>RH, MF, Porezna uprava Sisak</item>
      <item>VJEROVNICI</item>
      <item>Branka Malbašić</item>
      <item>TESLA ŠTEDNA BANKA d.d.</item>
      <item>VODOSKOK d.d.</item>
      <item>AGRU CROATIA TRADE d.o.o.</item>
      <item>JAVNOST</item>
      <item>AGRU CROATIA TRADE društvo s ograničenom odgovornošću za trgovinu</item>
    </derivirana_varijabla>
  </DomainObject.Predmet.SudioniciListNaziv>
  <DomainObject.Predmet.SudioniciListAdressOIB>
    <izvorni_sadrzaj>
      <item>Kuka d.o.o. za građevinarstvo i transport, OIB 04776707159, Letovanić 21,Lekenik</item>
      <item>ŽUPANIJSKO DRŽAVNO ODVJETNIŠTVO U SISKU, I. K. Sakcinskog 24,44000 Sisak</item>
      <item>RH, MF, Porezna uprava Sisak, S. i A. Radića 30,44000 Sisak</item>
      <item>VJEROVNICI</item>
      <item>Branka Malbašić, OIB 93517569919, Kolodvorska 2,44320 Kutina</item>
      <item>TESLA ŠTEDNA BANKA d.d., Trg J.F. Kennedya 8 b,10000 Zagreb</item>
      <item>VODOSKOK d.d., OIB 34134218058, Čulinečka 221 c,10000 Zagreb</item>
      <item>AGRU CROATIA TRADE d.o.o., OIB 98523604106, Karlovačka cesta 67 d,10000 Zagreb</item>
      <item>JAVNOST</item>
      <item>AGRU CROATIA TRADE društvo s ograničenom odgovornošću za trgovinu, OIB 98523604106, Karlovačka cesta 67d,10000 Zagreb</item>
    </izvorni_sadrzaj>
    <derivirana_varijabla naziv="DomainObject.Predmet.SudioniciListAdressOIB_1">
      <item>Kuka d.o.o. za građevinarstvo i transport, OIB 04776707159, Letovanić 21,Lekenik</item>
      <item>ŽUPANIJSKO DRŽAVNO ODVJETNIŠTVO U SISKU, I. K. Sakcinskog 24,44000 Sisak</item>
      <item>RH, MF, Porezna uprava Sisak, S. i A. Radića 30,44000 Sisak</item>
      <item>VJEROVNICI</item>
      <item>Branka Malbašić, OIB 93517569919, Kolodvorska 2,44320 Kutina</item>
      <item>TESLA ŠTEDNA BANKA d.d., Trg J.F. Kennedya 8 b,10000 Zagreb</item>
      <item>VODOSKOK d.d., OIB 34134218058, Čulinečka 221 c,10000 Zagreb</item>
      <item>AGRU CROATIA TRADE d.o.o., OIB 98523604106, Karlovačka cesta 67 d,10000 Zagreb</item>
      <item>JAVNOST</item>
      <item>AGRU CROATIA TRADE društvo s ograničenom odgovornošću za trgovinu, OIB 98523604106, Karlovačka cesta 67d,10000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04776707159</item>
      <item>, OIB null</item>
      <item>, OIB null</item>
      <item>, OIB null</item>
      <item>, OIB 93517569919</item>
      <item>, OIB null</item>
      <item>, OIB 34134218058</item>
      <item>, OIB 98523604106</item>
      <item>, OIB null</item>
      <item>, OIB 98523604106</item>
    </izvorni_sadrzaj>
    <derivirana_varijabla naziv="DomainObject.Predmet.SudioniciListNazivOIB_1">
      <item>, OIB 04776707159</item>
      <item>, OIB null</item>
      <item>, OIB null</item>
      <item>, OIB null</item>
      <item>, OIB 93517569919</item>
      <item>, OIB null</item>
      <item>, OIB 34134218058</item>
      <item>, OIB 98523604106</item>
      <item>, OIB null</item>
      <item>, OIB 98523604106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Branka Malbašić, OIB 93517569919, Tina Ujevića 13 Zagreb</item>
    </izvorni_sadrzaj>
    <derivirana_varijabla naziv="DomainObject.Predmet.StecajniUpraviteljiListAddressOIB_1">
      <item>Branka Malbašić, OIB 93517569919, Tina Ujevića 13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318</properties:Words>
  <properties:Characters>1657</properties:Characters>
  <properties:Lines>62</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2234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2016-03-21T14:26:00Z</dcterms:created>
  <dc:creator>gzubak</dc:creator>
  <cp:lastModifiedBy>Ivana Rogić</cp:lastModifiedBy>
  <cp:lastPrinted>2016-03-22T08:12:00Z</cp:lastPrinted>
  <dcterms:modified xmlns:xsi="http://www.w3.org/2001/XMLSchema-instance" xsi:type="dcterms:W3CDTF">2016-03-22T08:12:00Z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