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82be" w14:paraId="59682be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1C57CE" w:rsidRPr="001C57CE">
        <w:t>DNT j.d.o.o., Varaždin, Ulica Maksimilijana Vrhovca 10, OIB: 43030518108</w:t>
      </w:r>
      <w:r w:rsidR="00785097">
        <w:t xml:space="preserve">, </w:t>
      </w:r>
      <w:r w:rsidR="00AA3B3B">
        <w:t xml:space="preserve">dana </w:t>
      </w:r>
      <w:r w:rsidR="001C57CE">
        <w:t>27</w:t>
      </w:r>
      <w:r w:rsidR="002F5E9C">
        <w:t xml:space="preserve">. </w:t>
      </w:r>
      <w:r w:rsidR="001C57CE">
        <w:t>lipnja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1C57CE" w:rsidRPr="001C57CE">
        <w:t>DNT j.d.o.o., Varaždin, Ulica Maksimilijana Vrhovca 10, OIB: 43030518108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1C57CE" w:rsidRPr="001C57CE">
        <w:t>DNT j.d.o.o., Varaždin, Ulica Maksimilijana Vrhovca 10, OIB: 43030518108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1C57CE">
        <w:t>3</w:t>
      </w:r>
      <w:r>
        <w:t xml:space="preserve">. </w:t>
      </w:r>
      <w:r w:rsidR="001C57CE">
        <w:t>svibnja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1C57CE" w:rsidRPr="001C57CE">
        <w:t>DNT j.d.o.o., Varaždin, Ulica Maksimilijana Vrhovca 10, OIB: 43030518108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1C57CE">
        <w:rPr>
          <w:color w:val="000000"/>
          <w:shd w:fill="FFFFFF" w:color="auto" w:val="clear"/>
        </w:rPr>
        <w:t>4</w:t>
      </w:r>
      <w:r w:rsidRPr="00C91655">
        <w:rPr>
          <w:color w:val="000000"/>
          <w:shd w:fill="FFFFFF" w:color="auto" w:val="clear"/>
        </w:rPr>
        <w:t xml:space="preserve">. </w:t>
      </w:r>
      <w:r w:rsidR="001C57CE">
        <w:rPr>
          <w:color w:val="000000"/>
          <w:shd w:fill="FFFFFF" w:color="auto" w:val="clear"/>
        </w:rPr>
        <w:t>svibnja</w:t>
      </w:r>
      <w:r w:rsidR="00BB769A">
        <w:rPr>
          <w:color w:val="000000"/>
          <w:shd w:fill="FFFFFF" w:color="auto" w:val="clear"/>
        </w:rPr>
        <w:t xml:space="preserve">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1C57CE">
        <w:rPr>
          <w:color w:val="000000"/>
        </w:rPr>
        <w:t>26</w:t>
      </w:r>
      <w:r w:rsidRPr="004C1473">
        <w:rPr>
          <w:color w:val="000000"/>
        </w:rPr>
        <w:t xml:space="preserve">. </w:t>
      </w:r>
      <w:r w:rsidR="001C57CE">
        <w:rPr>
          <w:color w:val="000000"/>
        </w:rPr>
        <w:t>svibnja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1C57CE">
        <w:rPr>
          <w:color w:val="000000"/>
        </w:rPr>
        <w:t>91.345,60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1C57CE" w:rsidRPr="001C57CE">
        <w:t>DNT j.d.o.o., Varaždin, Ulica Maksimilijana Vrhovca 10, OIB: 43030518108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1C57CE">
        <w:t>27</w:t>
      </w:r>
      <w:r w:rsidR="002F5E9C">
        <w:t xml:space="preserve">. </w:t>
      </w:r>
      <w:r w:rsidR="001C57CE">
        <w:t>lipnja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1C57CE" w:rsidR="001C57CE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</w:p>
    <w:p w:rsidRDefault="0005615C" w:rsidP="001C57CE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1C57CE" w:rsidRPr="001C57CE">
        <w:t>DNT j.d.o.o., Varaždin, Ulica Maksimilij</w:t>
      </w:r>
      <w:r w:rsidR="001C57CE">
        <w:t>ana Vrhovca 10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57B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1C57CE">
      <w:t>242</w:t>
    </w:r>
    <w:r>
      <w:t>/</w:t>
    </w:r>
    <w:r w:rsidR="00BB769A">
      <w:t>17</w:t>
    </w:r>
    <w:r>
      <w:t>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1C57CE">
      <w:t>242</w:t>
    </w:r>
    <w:r>
      <w:t>/</w:t>
    </w:r>
    <w:r w:rsidR="00BB769A">
      <w:t>17</w:t>
    </w:r>
    <w:r>
      <w:t>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1517F4"/>
    <w:rsid w:val="001C57CE"/>
    <w:rsid w:val="00214382"/>
    <w:rsid w:val="00250663"/>
    <w:rsid w:val="00251F57"/>
    <w:rsid w:val="002F5E9C"/>
    <w:rsid w:val="003024A6"/>
    <w:rsid w:val="0032648A"/>
    <w:rsid w:val="0036757B"/>
    <w:rsid w:val="003B5183"/>
    <w:rsid w:val="004137C5"/>
    <w:rsid w:val="00421B12"/>
    <w:rsid w:val="00472FC6"/>
    <w:rsid w:val="00495D1E"/>
    <w:rsid w:val="004C1473"/>
    <w:rsid w:val="004D2A24"/>
    <w:rsid w:val="00584DCB"/>
    <w:rsid w:val="00641AEA"/>
    <w:rsid w:val="006567E7"/>
    <w:rsid w:val="006B2A75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B020A4"/>
    <w:rsid w:val="00B479B5"/>
    <w:rsid w:val="00BB769A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7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DNT jednostavno društvo s ograničenom odgovornošću za trgovinu</izvorni_sadrzaj>
    <derivirana_varijabla naziv="DomainObject.Predmet.ProtustrankaFormated_1">  DNT jednostavno društvo s ograničenom odgovornošću za trgovinu</derivirana_varijabla>
  </DomainObject.Predmet.ProtustrankaFormated>
  <DomainObject.Predmet.ProtustrankaFormatedOIB>
    <izvorni_sadrzaj>  DNT jednostavno društvo s ograničenom odgovornošću za trgovinu, OIB 43030518108</izvorni_sadrzaj>
    <derivirana_varijabla naziv="DomainObject.Predmet.ProtustrankaFormatedOIB_1">  DNT jednostavno društvo s ograničenom odgovornošću za trgovinu, OIB 43030518108</derivirana_varijabla>
  </DomainObject.Predmet.ProtustrankaFormatedOIB>
  <DomainObject.Predmet.ProtustrankaFormatedWithAdress>
    <izvorni_sadrzaj> DNT jednostavno društvo s ograničenom odgovornošću za trgovinu, Ulica Maksimilijana Vrhovca 10, 42000 Varaždin</izvorni_sadrzaj>
    <derivirana_varijabla naziv="DomainObject.Predmet.ProtustrankaFormatedWithAdress_1"> DNT jednostavno društvo s ograničenom odgovornošću za trgovinu, Ulica Maksimilijana Vrhovca 10, 42000 Varaždin</derivirana_varijabla>
  </DomainObject.Predmet.ProtustrankaFormatedWithAdress>
  <DomainObject.Predmet.ProtustrankaFormatedWithAdressOIB>
    <izvorni_sadrzaj> DNT jednostavno društvo s ograničenom odgovornošću za trgovinu, OIB 43030518108, Ulica Maksimilijana Vrhovca 10, 42000 Varaždin</izvorni_sadrzaj>
    <derivirana_varijabla naziv="DomainObject.Predmet.ProtustrankaFormatedWithAdressOIB_1"> DNT jednostavno društvo s ograničenom odgovornošću za trgovinu, OIB 43030518108, Ulica Maksimilijana Vrhovca 10, 42000 Varaždin</derivirana_varijabla>
  </DomainObject.Predmet.ProtustrankaFormatedWithAdressOIB>
  <DomainObject.Predmet.ProtustrankaWithAdress>
    <izvorni_sadrzaj>DNT jednostavno društvo s ograničenom odgovornošću za trgovinu Ulica Maksimilijana Vrhovca 10, 42000 Varaždin</izvorni_sadrzaj>
    <derivirana_varijabla naziv="DomainObject.Predmet.ProtustrankaWithAdress_1">DNT jednostavno društvo s ograničenom odgovornošću za trgovinu Ulica Maksimilijana Vrhovca 10, 42000 Varaždin</derivirana_varijabla>
  </DomainObject.Predmet.ProtustrankaWithAdress>
  <DomainObject.Predmet.ProtustrankaWithAdressOIB>
    <izvorni_sadrzaj>DNT jednostavno društvo s ograničenom odgovornošću za trgovinu, OIB 43030518108, Ulica Maksimilijana Vrhovca 10, 42000 Varaždin</izvorni_sadrzaj>
    <derivirana_varijabla naziv="DomainObject.Predmet.ProtustrankaWithAdressOIB_1">DNT jednostavno društvo s ograničenom odgovornošću za trgovinu, OIB 43030518108, Ulica Maksimilijana Vrhovca 10, 42000 Varaždin</derivirana_varijabla>
  </DomainObject.Predmet.ProtustrankaWithAdressOIB>
  <DomainObject.Predmet.ProtustrankaNazivFormated>
    <izvorni_sadrzaj>DNT jednostavno društvo s ograničenom odgovornošću za trgovinu</izvorni_sadrzaj>
    <derivirana_varijabla naziv="DomainObject.Predmet.ProtustrankaNazivFormated_1">DNT jednostavno društvo s ograničenom odgovornošću za trgovinu</derivirana_varijabla>
  </DomainObject.Predmet.ProtustrankaNazivFormated>
  <DomainObject.Predmet.ProtustrankaNazivFormatedOIB>
    <izvorni_sadrzaj>DNT jednostavno društvo s ograničenom odgovornošću za trgovinu, OIB 43030518108</izvorni_sadrzaj>
    <derivirana_varijabla naziv="DomainObject.Predmet.ProtustrankaNazivFormatedOIB_1">DNT jednostavno društvo s ograničenom odgovornošću za trgovinu, OIB 43030518108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64373.44</izvorni_sadrzaj>
    <derivirana_varijabla naziv="DomainObject.Predmet.TrenutnaVrijednost_1">64373.44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DNT jednostavno društvo s ograničenom odgovornošću za trgovinu</item>
    </izvorni_sadrzaj>
    <derivirana_varijabla naziv="DomainObject.Predmet.ProtuStrankaListFormated_1">
      <item>DNT jednostavno društvo s ograničenom odgovornošću za trgovinu</item>
    </derivirana_varijabla>
  </DomainObject.Predmet.ProtuStrankaListFormated>
  <DomainObject.Predmet.ProtuStrankaListFormatedOIB>
    <izvorni_sadrzaj>
      <item>DNT jednostavno društvo s ograničenom odgovornošću za trgovinu, OIB 43030518108</item>
    </izvorni_sadrzaj>
    <derivirana_varijabla naziv="DomainObject.Predmet.ProtuStrankaListFormatedOIB_1">
      <item>DNT jednostavno društvo s ograničenom odgovornošću za trgovinu, OIB 43030518108</item>
    </derivirana_varijabla>
  </DomainObject.Predmet.ProtuStrankaListFormatedOIB>
  <DomainObject.Predmet.ProtuStrankaListFormatedWithAdress>
    <izvorni_sadrzaj>
      <item>DNT jednostavno društvo s ograničenom odgovornošću za trgovinu, Ulica Maksimilijana Vrhovca 10, 42000 Varaždin</item>
    </izvorni_sadrzaj>
    <derivirana_varijabla naziv="DomainObject.Predmet.ProtuStrankaListFormatedWithAdress_1">
      <item>DNT jednostavno društvo s ograničenom odgovornošću za trgovinu, Ulica Maksimilijana Vrhovca 10, 42000 Varaždin</item>
    </derivirana_varijabla>
  </DomainObject.Predmet.ProtuStrankaListFormatedWithAdress>
  <DomainObject.Predmet.ProtuStrankaListFormatedWithAdressOIB>
    <izvorni_sadrzaj>
      <item>DNT jednostavno društvo s ograničenom odgovornošću za trgovinu, OIB 43030518108, Ulica Maksimilijana Vrhovca 10, 42000 Varaždin</item>
    </izvorni_sadrzaj>
    <derivirana_varijabla naziv="DomainObject.Predmet.ProtuStrankaListFormatedWithAdressOIB_1">
      <item>DNT jednostavno društvo s ograničenom odgovornošću za trgovinu, OIB 43030518108, Ulica Maksimilijana Vrhovca 10, 42000 Varaždin</item>
    </derivirana_varijabla>
  </DomainObject.Predmet.ProtuStrankaListFormatedWithAdressOIB>
  <DomainObject.Predmet.ProtuStrankaListNazivFormated>
    <izvorni_sadrzaj>
      <item>DNT jednostavno društvo s ograničenom odgovornošću za trgovinu</item>
    </izvorni_sadrzaj>
    <derivirana_varijabla naziv="DomainObject.Predmet.ProtuStrankaListNazivFormated_1">
      <item>DNT jednostavno društvo s ograničenom odgovornošću za trgovinu</item>
    </derivirana_varijabla>
  </DomainObject.Predmet.ProtuStrankaListNazivFormated>
  <DomainObject.Predmet.ProtuStrankaListNazivFormatedOIB>
    <izvorni_sadrzaj>
      <item>DNT jednostavno društvo s ograničenom odgovornošću za trgovinu, OIB 43030518108</item>
    </izvorni_sadrzaj>
    <derivirana_varijabla naziv="DomainObject.Predmet.ProtuStrankaListNazivFormatedOIB_1">
      <item>DNT jednostavno društvo s ograničenom odgovornošću za trgovinu, OIB 43030518108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DNT jednostavno društvo s ograničenom odgovornošću za trgovinu</izvorni_sadrzaj>
    <derivirana_varijabla naziv="DomainObject.Predmet.ProtustrankaIDrugi_1">DNT jednostavno društvo s ograničenom odgovornošću za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DNT jednostavno društvo s ograničenom odgovornošću za trgovinu, OIB 43030518108, Ulica Maksimilijana Vrhovca 10, 42000 Varaždin</izvorni_sadrzaj>
    <derivirana_varijabla naziv="DomainObject.Predmet.ProtustrankaIDrugiAdressOIB_1">DNT jednostavno društvo s ograničenom odgovornošću za trgovinu, OIB 43030518108, Ulica Maksimilijana Vrhovca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DNT jednostavno društvo s ograničenom odgovornošću za trgovinu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DNT jednostavno društvo s ograničenom odgovornošću za trgovinu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DNT jednostavno društvo s ograničenom odgovornošću za trgovinu, OIB 43030518108, Ulica Maksimilijana Vrhovca 10,42000 Varaždin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DNT jednostavno društvo s ograničenom odgovornošću za trgovinu, OIB 43030518108, Ulica Maksimilijana Vrhovca 10,42000 Varaždin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43030518108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43030518108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13654-AFA5-47F5-84E9-EF209AF09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2751</properties:Characters>
  <properties:Lines>79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2017-06-27T11:23:00Z</dcterms:created>
  <dc:creator>Katarina Breški</dc:creator>
  <cp:lastModifiedBy>Nevenka Vuković</cp:lastModifiedBy>
  <cp:lastPrinted>2017-06-27T11:29:00Z</cp:lastPrinted>
  <dcterms:modified xmlns:xsi="http://www.w3.org/2001/XMLSchema-instance" xsi:type="dcterms:W3CDTF">2017-06-27T11:42:00Z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