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9f22" w14:paraId="5639f22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217D65">
        <w:rPr>
          <w:lang w:val="hr-HR"/>
        </w:rPr>
        <w:t>St-483</w:t>
      </w:r>
      <w:r w:rsidR="00802B00">
        <w:rPr>
          <w:lang w:val="hr-HR"/>
        </w:rPr>
        <w:t>/16</w:t>
      </w:r>
      <w:r w:rsidR="00D70380">
        <w:rPr>
          <w:lang w:val="hr-HR"/>
        </w:rPr>
        <w:t>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217D65">
        <w:t xml:space="preserve"> BESEDIĆ</w:t>
      </w:r>
      <w:r w:rsidR="00C25AC8">
        <w:t xml:space="preserve"> </w:t>
      </w:r>
      <w:r w:rsidR="00217D65">
        <w:t>j.d.o.o., OIB: 11444668257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D70380">
        <w:t>št</w:t>
      </w:r>
      <w:r w:rsidR="00217D65">
        <w:t>em u Dravska 1</w:t>
      </w:r>
      <w:r w:rsidR="002F24AF">
        <w:t>,</w:t>
      </w:r>
      <w:r w:rsidR="00217D65">
        <w:t xml:space="preserve"> Totovec, 40000 Čakovec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D70380">
        <w:t>30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217D65">
        <w:t>BESEDIĆ j.d.o.o., OIB: 11444668257 sa sjedištem u Dravska 1, Totovec, 40000 Čakovec</w:t>
      </w:r>
      <w:r w:rsidR="00D70380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D70380">
        <w:rPr>
          <w:lang w:val="hr-HR"/>
        </w:rPr>
        <w:t>16</w:t>
      </w:r>
      <w:r w:rsidR="00C25AC8">
        <w:rPr>
          <w:lang w:val="hr-HR"/>
        </w:rPr>
        <w:t>. ožujka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217D65">
        <w:t>8.619,55</w:t>
      </w:r>
      <w:r w:rsidR="004828BF"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217D65" w:rsidRPr="00217D65">
        <w:t xml:space="preserve"> </w:t>
      </w:r>
      <w:r w:rsidR="00217D65">
        <w:t>BESEDIĆ j.d.o.o., OIB: 11444668257 sa sjedištem u Dravska 1, Totovec, 40000 Čakovec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D70380">
        <w:rPr>
          <w:lang w:val="hr-HR"/>
        </w:rPr>
        <w:t>ana 21</w:t>
      </w:r>
      <w:r w:rsidR="00802B00">
        <w:rPr>
          <w:lang w:val="hr-HR"/>
        </w:rPr>
        <w:t>.0</w:t>
      </w:r>
      <w:r w:rsidR="00A932C1">
        <w:rPr>
          <w:lang w:val="hr-HR"/>
        </w:rPr>
        <w:t>3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217D65">
        <w:t>BESEDIĆ j.d.o.o., OIB: 11444668257 sa sjedištem u Dravska 1, Totovec, 40000 Čakovec.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D70380">
        <w:rPr>
          <w:lang w:val="hr-HR"/>
        </w:rPr>
        <w:t>16</w:t>
      </w:r>
      <w:r w:rsidR="00C25AC8">
        <w:rPr>
          <w:lang w:val="hr-HR"/>
        </w:rPr>
        <w:t>. ožujka 2016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4828BF">
        <w:t>izno</w:t>
      </w:r>
      <w:r w:rsidR="00217D65">
        <w:t xml:space="preserve">su od 8.619,55 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70380">
        <w:rPr>
          <w:lang w:val="hr-HR"/>
        </w:rPr>
        <w:t>30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067B0B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E34" w:rsidP="007F64E0" w:rsidR="00373E34">
      <w:r>
        <w:separator/>
      </w:r>
    </w:p>
  </w:endnote>
  <w:endnote w:id="0" w:type="continuationSeparator">
    <w:p w:rsidRDefault="00373E34" w:rsidP="007F64E0" w:rsidR="00373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E34" w:rsidP="007F64E0" w:rsidR="00373E34">
      <w:r>
        <w:separator/>
      </w:r>
    </w:p>
  </w:footnote>
  <w:footnote w:id="0" w:type="continuationSeparator">
    <w:p w:rsidRDefault="00373E34" w:rsidP="007F64E0" w:rsidR="00373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217D65">
      <w:rPr>
        <w:lang w:val="hr-HR"/>
      </w:rPr>
      <w:t>St-483</w:t>
    </w:r>
    <w:r w:rsidR="00802B00">
      <w:rPr>
        <w:lang w:val="hr-HR"/>
      </w:rPr>
      <w:t>/16</w:t>
    </w:r>
    <w:r w:rsidR="00C25AC8">
      <w:rPr>
        <w:lang w:val="hr-HR"/>
      </w:rPr>
      <w:t>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5F07" w:rsidRPr="005A5F07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67B0B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25C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17D65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4268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3E34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28BF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A5F07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BB1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44B8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36C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932C1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25AC8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0380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5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5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Besedić jednostavno društvo s ograničenom odgovornošću za trgovinu i usluge</izvorni_sadrzaj>
    <derivirana_varijabla naziv="DomainObject.Predmet.ProtustrankaFormated_1">  Besedić jednostavno društvo s ograničenom odgovornošću za trgovinu i usluge</derivirana_varijabla>
  </DomainObject.Predmet.ProtustrankaFormated>
  <DomainObject.Predmet.ProtustrankaFormatedOIB>
    <izvorni_sadrzaj>  Besedić jednostavno društvo s ograničenom odgovornošću za trgovinu i usluge, OIB 11444668257</izvorni_sadrzaj>
    <derivirana_varijabla naziv="DomainObject.Predmet.ProtustrankaFormatedOIB_1">  Besedić jednostavno društvo s ograničenom odgovornošću za trgovinu i usluge, OIB 11444668257</derivirana_varijabla>
  </DomainObject.Predmet.ProtustrankaFormatedOIB>
  <DomainObject.Predmet.ProtustrankaFormatedWithAdress>
    <izvorni_sadrzaj> Besedić jednostavno društvo s ograničenom odgovornošću za trgovinu i usluge, Dravska 1, 40000 Totovec</izvorni_sadrzaj>
    <derivirana_varijabla naziv="DomainObject.Predmet.ProtustrankaFormatedWithAdress_1"> Besedić jednostavno društvo s ograničenom odgovornošću za trgovinu i usluge, Dravska 1, 40000 Totovec</derivirana_varijabla>
  </DomainObject.Predmet.ProtustrankaFormatedWithAdress>
  <DomainObject.Predmet.ProtustrankaFormatedWithAdressOIB>
    <izvorni_sadrzaj> Besedić jednostavno društvo s ograničenom odgovornošću za trgovinu i usluge, OIB 11444668257, Dravska 1, 40000 Totovec</izvorni_sadrzaj>
    <derivirana_varijabla naziv="DomainObject.Predmet.ProtustrankaFormatedWithAdressOIB_1"> Besedić jednostavno društvo s ograničenom odgovornošću za trgovinu i usluge, OIB 11444668257, Dravska 1, 40000 Totovec</derivirana_varijabla>
  </DomainObject.Predmet.ProtustrankaFormatedWithAdressOIB>
  <DomainObject.Predmet.ProtustrankaWithAdress>
    <izvorni_sadrzaj>Besedić jednostavno društvo s ograničenom odgovornošću za trgovinu i usluge Dravska 1, 40000 Totovec</izvorni_sadrzaj>
    <derivirana_varijabla naziv="DomainObject.Predmet.ProtustrankaWithAdress_1">Besedić jednostavno društvo s ograničenom odgovornošću za trgovinu i usluge Dravska 1, 40000 Totovec</derivirana_varijabla>
  </DomainObject.Predmet.ProtustrankaWithAdress>
  <DomainObject.Predmet.ProtustrankaWithAdressOIB>
    <izvorni_sadrzaj>Besedić jednostavno društvo s ograničenom odgovornošću za trgovinu i usluge, OIB 11444668257, Dravska 1, 40000 Totovec</izvorni_sadrzaj>
    <derivirana_varijabla naziv="DomainObject.Predmet.ProtustrankaWithAdressOIB_1">Besedić jednostavno društvo s ograničenom odgovornošću za trgovinu i usluge, OIB 11444668257, Dravska 1, 40000 Totovec</derivirana_varijabla>
  </DomainObject.Predmet.ProtustrankaWithAdressOIB>
  <DomainObject.Predmet.ProtustrankaNazivFormated>
    <izvorni_sadrzaj>Besedić jednostavno društvo s ograničenom odgovornošću za trgovinu i usluge</izvorni_sadrzaj>
    <derivirana_varijabla naziv="DomainObject.Predmet.ProtustrankaNazivFormated_1">Besedić jednostavno društvo s ograničenom odgovornošću za trgovinu i usluge</derivirana_varijabla>
  </DomainObject.Predmet.ProtustrankaNazivFormated>
  <DomainObject.Predmet.ProtustrankaNazivFormatedOIB>
    <izvorni_sadrzaj>Besedić jednostavno društvo s ograničenom odgovornošću za trgovinu i usluge, OIB 11444668257</izvorni_sadrzaj>
    <derivirana_varijabla naziv="DomainObject.Predmet.ProtustrankaNazivFormatedOIB_1">Besedić jednostavno društvo s ograničenom odgovornošću za trgovinu i usluge, OIB 11444668257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8619.55</izvorni_sadrzaj>
    <derivirana_varijabla naziv="DomainObject.Predmet.TrenutnaVrijednost_1">8619.55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Besedić jednostavno društvo s ograničenom odgovornošću za trgovinu i usluge</item>
    </izvorni_sadrzaj>
    <derivirana_varijabla naziv="DomainObject.Predmet.ProtuStrankaListFormated_1">
      <item>Besedić jednostavno društvo s ograničenom odgovornošću za trgovinu i usluge</item>
    </derivirana_varijabla>
  </DomainObject.Predmet.ProtuStrankaListFormated>
  <DomainObject.Predmet.ProtuStrankaListFormatedOIB>
    <izvorni_sadrzaj>
      <item>Besedić jednostavno društvo s ograničenom odgovornošću za trgovinu i usluge, OIB 11444668257</item>
    </izvorni_sadrzaj>
    <derivirana_varijabla naziv="DomainObject.Predmet.ProtuStrankaListFormatedOIB_1">
      <item>Besedić jednostavno društvo s ograničenom odgovornošću za trgovinu i usluge, OIB 11444668257</item>
    </derivirana_varijabla>
  </DomainObject.Predmet.ProtuStrankaListFormatedOIB>
  <DomainObject.Predmet.ProtuStrankaListFormatedWithAdress>
    <izvorni_sadrzaj>
      <item>Besedić jednostavno društvo s ograničenom odgovornošću za trgovinu i usluge, Dravska 1, 40000 Totovec</item>
    </izvorni_sadrzaj>
    <derivirana_varijabla naziv="DomainObject.Predmet.ProtuStrankaListFormatedWithAdress_1">
      <item>Besedić jednostavno društvo s ograničenom odgovornošću za trgovinu i usluge, Dravska 1, 40000 Totovec</item>
    </derivirana_varijabla>
  </DomainObject.Predmet.ProtuStrankaListFormatedWithAdress>
  <DomainObject.Predmet.ProtuStrankaListFormatedWithAdressOIB>
    <izvorni_sadrzaj>
      <item>Besedić jednostavno društvo s ograničenom odgovornošću za trgovinu i usluge, OIB 11444668257, Dravska 1, 40000 Totovec</item>
    </izvorni_sadrzaj>
    <derivirana_varijabla naziv="DomainObject.Predmet.ProtuStrankaListFormatedWithAdressOIB_1">
      <item>Besedić jednostavno društvo s ograničenom odgovornošću za trgovinu i usluge, OIB 11444668257, Dravska 1, 40000 Totovec</item>
    </derivirana_varijabla>
  </DomainObject.Predmet.ProtuStrankaListFormatedWithAdressOIB>
  <DomainObject.Predmet.ProtuStrankaListNazivFormated>
    <izvorni_sadrzaj>
      <item>Besedić jednostavno društvo s ograničenom odgovornošću za trgovinu i usluge</item>
    </izvorni_sadrzaj>
    <derivirana_varijabla naziv="DomainObject.Predmet.ProtuStrankaListNazivFormated_1">
      <item>Besedić jednostavno društvo s ograničenom odgovornošću za trgovinu i usluge</item>
    </derivirana_varijabla>
  </DomainObject.Predmet.ProtuStrankaListNazivFormated>
  <DomainObject.Predmet.ProtuStrankaListNazivFormatedOIB>
    <izvorni_sadrzaj>
      <item>Besedić jednostavno društvo s ograničenom odgovornošću za trgovinu i usluge, OIB 11444668257</item>
    </izvorni_sadrzaj>
    <derivirana_varijabla naziv="DomainObject.Predmet.ProtuStrankaListNazivFormatedOIB_1">
      <item>Besedić jednostavno društvo s ograničenom odgovornošću za trgovinu i usluge, OIB 11444668257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Besedić jednostavno društvo s ograničenom odgovornošću za trgovinu i usluge</izvorni_sadrzaj>
    <derivirana_varijabla naziv="DomainObject.Predmet.ProtustrankaIDrugi_1">Besedić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Besedić jednostavno društvo s ograničenom odgovornošću za trgovinu i usluge, OIB 11444668257, Dravska 1, 40000 Totovec</izvorni_sadrzaj>
    <derivirana_varijabla naziv="DomainObject.Predmet.ProtustrankaIDrugiAdressOIB_1">Besedić jednostavno društvo s ograničenom odgovornošću za trgovinu i usluge, OIB 11444668257, Dravska 1,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Besedić jednostavno društvo s ograničenom odgovornošću za trgovinu i usluge</item>
      <item>Sudski registar</item>
    </izvorni_sadrzaj>
    <derivirana_varijabla naziv="DomainObject.Predmet.SudioniciListNaziv_1">
      <item>Financijska agencija</item>
      <item>Besedić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Besedić jednostavno društvo s ograničenom odgovornošću za trgovinu i usluge, OIB 11444668257, Dravska 1,40000 Totovec</item>
      <item>Sudski registar</item>
    </izvorni_sadrzaj>
    <derivirana_varijabla naziv="DomainObject.Predmet.SudioniciListAdressOIB_1">
      <item>Financijska agencija, OIB 85821130368, A. Cesarca 2,42000 Varaždin</item>
      <item>Besedić jednostavno društvo s ograničenom odgovornošću za trgovinu i usluge, OIB 11444668257, Dravska 1,40000 Totovec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11444668257</item>
      <item>, OIB null</item>
    </izvorni_sadrzaj>
    <derivirana_varijabla naziv="DomainObject.Predmet.SudioniciListNazivOIB_1">
      <item>, OIB 85821130368</item>
      <item>, OIB 11444668257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7AC44-3981-48C3-8596-4ADB65232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2300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2016-03-29T13:08:00Z</dcterms:created>
  <dc:creator>user</dc:creator>
  <cp:lastModifiedBy>Maja Marčec</cp:lastModifiedBy>
  <cp:lastPrinted>2016-03-29T06:37:00Z</cp:lastPrinted>
  <dcterms:modified xmlns:xsi="http://www.w3.org/2001/XMLSchema-instance" xsi:type="dcterms:W3CDTF">2016-03-30T08:54:00Z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