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73fe" w14:paraId="b2a73fe" w:rsidRDefault="00856D1C" w:rsidP="00856D1C" w:rsidR="00856D1C">
      <w:pPr>
        <w:jc w:val="right"/>
        <w15:collapsed w:val="false"/>
      </w:pPr>
      <w:r>
        <w:t>6 St-2121/16-23</w:t>
      </w:r>
    </w:p>
    <w:p w:rsidRDefault="00856D1C" w:rsidP="00856D1C" w:rsidR="00856D1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D1C" w:rsidP="00856D1C" w:rsidR="00856D1C" w:rsidRPr="00D21A2C"/>
    <w:p w:rsidRDefault="00856D1C" w:rsidP="00856D1C" w:rsidR="00856D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6D1C" w:rsidP="00856D1C" w:rsidR="00856D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6D1C" w:rsidP="0004640C" w:rsidR="00856D1C">
      <w:pPr>
        <w:rPr>
          <w:sz w:val="22"/>
          <w:szCs w:val="22"/>
        </w:rPr>
      </w:pPr>
    </w:p>
    <w:p w:rsidRDefault="00856D1C" w:rsidP="00856D1C" w:rsidR="00856D1C" w:rsidRPr="00F70F4D">
      <w:pPr>
        <w:ind w:hanging="720" w:left="360"/>
        <w:rPr>
          <w:sz w:val="22"/>
          <w:szCs w:val="22"/>
        </w:rPr>
      </w:pPr>
    </w:p>
    <w:p w:rsidRDefault="00856D1C" w:rsidP="00856D1C" w:rsidR="00856D1C">
      <w:pPr>
        <w:jc w:val="center"/>
      </w:pPr>
      <w:r>
        <w:t>REPUBLIKA HRVATSKA</w:t>
      </w:r>
    </w:p>
    <w:p w:rsidRDefault="00856D1C" w:rsidP="00856D1C" w:rsidR="00856D1C">
      <w:pPr>
        <w:jc w:val="center"/>
      </w:pPr>
    </w:p>
    <w:p w:rsidRDefault="00725AE7" w:rsidP="00856D1C" w:rsidR="00856D1C">
      <w:pPr>
        <w:jc w:val="center"/>
      </w:pPr>
      <w:r>
        <w:t xml:space="preserve">R J E Š E N J E </w:t>
      </w:r>
    </w:p>
    <w:p w:rsidRDefault="00856D1C" w:rsidP="00856D1C" w:rsidR="00856D1C"/>
    <w:p w:rsidRDefault="00856D1C" w:rsidP="00856D1C" w:rsidR="00856D1C"/>
    <w:p w:rsidRDefault="00856D1C" w:rsidP="00856D1C" w:rsidR="00856D1C">
      <w:pPr>
        <w:pStyle w:val="Tijeloteksta"/>
        <w:ind w:firstLine="708"/>
      </w:pPr>
      <w:r>
        <w:t>Trgovački sud u Osijeku, po stečajnoj sutkinji Nadi Roso, u stečajnom predmetu stečajnog dužnika</w:t>
      </w:r>
      <w:r w:rsidRPr="002E09C0">
        <w:rPr>
          <w:b/>
        </w:rPr>
        <w:t xml:space="preserve">: </w:t>
      </w:r>
      <w:r w:rsidRPr="00856D1C">
        <w:rPr>
          <w:b/>
        </w:rPr>
        <w:t>Pčelarska zadruga Pčelari Slavonije i Baranje, Našice, Vatroslava Lisinskog 56, MBS: 030091257, OIB: 39441918791</w:t>
      </w:r>
      <w:r>
        <w:t>, dana  20. ožujka 2017. g.,</w:t>
      </w:r>
    </w:p>
    <w:p w:rsidRDefault="00856D1C" w:rsidP="00856D1C" w:rsidR="00856D1C">
      <w:pPr>
        <w:pStyle w:val="Tijeloteksta"/>
        <w:ind w:firstLine="708"/>
      </w:pPr>
      <w:r>
        <w:t xml:space="preserve">        </w:t>
      </w:r>
    </w:p>
    <w:p w:rsidRDefault="00E77FE6" w:rsidP="0004640C" w:rsidR="00E77FE6" w:rsidRPr="00D14516">
      <w:pPr>
        <w:jc w:val="both"/>
      </w:pPr>
    </w:p>
    <w:p w:rsidRDefault="00E77FE6" w:rsidP="00E77FE6" w:rsidR="00E77FE6">
      <w:pPr>
        <w:jc w:val="center"/>
      </w:pPr>
      <w:r>
        <w:t>r i j e š i o   j e :</w:t>
      </w:r>
    </w:p>
    <w:p w:rsidRDefault="00E77FE6" w:rsidP="00E77FE6" w:rsidR="00E77FE6"/>
    <w:p w:rsidRDefault="00E77FE6" w:rsidP="00E77FE6" w:rsidR="00E77FE6"/>
    <w:p w:rsidRDefault="00E77FE6" w:rsidP="00856D1C" w:rsidR="00336137">
      <w:pPr>
        <w:ind w:firstLine="708"/>
        <w:jc w:val="both"/>
      </w:pPr>
      <w:r>
        <w:t>1.</w:t>
      </w:r>
      <w:r>
        <w:tab/>
      </w:r>
      <w:r w:rsidR="004F563B">
        <w:t>Nalaže</w:t>
      </w:r>
      <w:r w:rsidR="00336137">
        <w:t xml:space="preserve"> se </w:t>
      </w:r>
      <w:proofErr w:type="spellStart"/>
      <w:r w:rsidR="00336137">
        <w:t>razlučn</w:t>
      </w:r>
      <w:r w:rsidR="004F563B">
        <w:t>om</w:t>
      </w:r>
      <w:proofErr w:type="spellEnd"/>
      <w:r w:rsidR="00336137">
        <w:t xml:space="preserve"> vjerovnik</w:t>
      </w:r>
      <w:r w:rsidR="004F563B">
        <w:t>u</w:t>
      </w:r>
      <w:r w:rsidR="00336137">
        <w:t xml:space="preserve"> </w:t>
      </w:r>
      <w:r w:rsidR="00856D1C">
        <w:t>Erste&amp;</w:t>
      </w:r>
      <w:proofErr w:type="spellStart"/>
      <w:r w:rsidR="00856D1C">
        <w:t>Steiermarkische</w:t>
      </w:r>
      <w:proofErr w:type="spellEnd"/>
      <w:r w:rsidR="00856D1C">
        <w:t xml:space="preserve"> Bank d.d. Rijeka, Jadranski trg 3a</w:t>
      </w:r>
      <w:r w:rsidR="00725AE7">
        <w:t>, OIB:23057039320</w:t>
      </w:r>
      <w:r w:rsidR="00856D1C">
        <w:t xml:space="preserve"> </w:t>
      </w:r>
      <w:r w:rsidR="00336137">
        <w:t>na uplatu</w:t>
      </w:r>
      <w:r w:rsidR="00C9627E">
        <w:t xml:space="preserve"> predujma u iznosu</w:t>
      </w:r>
      <w:r w:rsidR="0004640C">
        <w:t xml:space="preserve"> od 15.000,00 kn na žiro račun Trgovačkog suda u Osijeku broj </w:t>
      </w:r>
      <w:r w:rsidR="0004640C" w:rsidRPr="00A52E85">
        <w:t>HR31 2390 0011 3000 0020 0 model HR05 272</w:t>
      </w:r>
      <w:r w:rsidR="0004640C">
        <w:t>-</w:t>
      </w:r>
      <w:r w:rsidR="0004640C">
        <w:rPr>
          <w:b/>
        </w:rPr>
        <w:t>2121-16</w:t>
      </w:r>
      <w:r w:rsidR="0004640C">
        <w:t xml:space="preserve"> </w:t>
      </w:r>
      <w:r w:rsidR="00C9627E">
        <w:t>na ime troškova procjene strojeva, preseljenja i skladištenja pokretnina na novu lokaciju</w:t>
      </w:r>
      <w:r w:rsidR="00336137">
        <w:t xml:space="preserve"> a ta novčana sredstva će se vratiti </w:t>
      </w:r>
      <w:proofErr w:type="spellStart"/>
      <w:r w:rsidR="00336137">
        <w:t>razlučnom</w:t>
      </w:r>
      <w:proofErr w:type="spellEnd"/>
      <w:r w:rsidR="00336137">
        <w:t xml:space="preserve"> vjerovniku </w:t>
      </w:r>
      <w:r w:rsidR="00C9627E">
        <w:t>Erste&amp;</w:t>
      </w:r>
      <w:proofErr w:type="spellStart"/>
      <w:r w:rsidR="00C9627E">
        <w:t>Steiermarkische</w:t>
      </w:r>
      <w:proofErr w:type="spellEnd"/>
      <w:r w:rsidR="00C9627E">
        <w:t xml:space="preserve"> Bank d.d. Rijeka </w:t>
      </w:r>
      <w:r w:rsidR="00336137">
        <w:t>kad se imovina unovči.</w:t>
      </w:r>
    </w:p>
    <w:p w:rsidRDefault="00336137" w:rsidP="00336137" w:rsidR="00336137">
      <w:pPr>
        <w:ind w:firstLine="708"/>
        <w:jc w:val="both"/>
      </w:pPr>
    </w:p>
    <w:p w:rsidRDefault="00336137" w:rsidP="0004640C" w:rsidR="00336137">
      <w:pPr>
        <w:jc w:val="both"/>
      </w:pPr>
    </w:p>
    <w:p w:rsidRDefault="0004640C" w:rsidP="00336137" w:rsidR="00E77FE6">
      <w:pPr>
        <w:ind w:firstLine="708"/>
        <w:jc w:val="center"/>
      </w:pPr>
      <w:r>
        <w:t>O</w:t>
      </w:r>
      <w:r w:rsidR="00E77FE6">
        <w:t>brazloženje</w:t>
      </w:r>
    </w:p>
    <w:p w:rsidRDefault="00E77FE6" w:rsidP="00E77FE6" w:rsidR="00E77FE6"/>
    <w:p w:rsidRDefault="00E77FE6" w:rsidP="00E77FE6" w:rsidR="00E77FE6"/>
    <w:p w:rsidRDefault="00336137" w:rsidP="00336137" w:rsidR="00C9627E">
      <w:pPr>
        <w:jc w:val="both"/>
      </w:pPr>
      <w:r>
        <w:tab/>
        <w:t xml:space="preserve">Podneskom od </w:t>
      </w:r>
      <w:r w:rsidR="00C9627E">
        <w:t>13. ožujka 2017. g.</w:t>
      </w:r>
      <w:r>
        <w:t xml:space="preserve"> stečajna upraviteljica </w:t>
      </w:r>
      <w:r w:rsidR="00C9627E">
        <w:t>Sanda Marinac iz Požege podnij</w:t>
      </w:r>
      <w:r>
        <w:t xml:space="preserve">ela je zahtjev za obvezivanje </w:t>
      </w:r>
      <w:proofErr w:type="spellStart"/>
      <w:r>
        <w:t>razlučnog</w:t>
      </w:r>
      <w:proofErr w:type="spellEnd"/>
      <w:r>
        <w:t xml:space="preserve"> vjerovnika </w:t>
      </w:r>
      <w:r w:rsidR="00C9627E">
        <w:t>Erste&amp;</w:t>
      </w:r>
      <w:proofErr w:type="spellStart"/>
      <w:r w:rsidR="00C9627E">
        <w:t>Steiermarkische</w:t>
      </w:r>
      <w:proofErr w:type="spellEnd"/>
      <w:r w:rsidR="00C9627E">
        <w:t xml:space="preserve"> Bank d.d. Rijeka </w:t>
      </w:r>
      <w:r>
        <w:t xml:space="preserve">na uplatu predujma </w:t>
      </w:r>
      <w:r w:rsidR="00C9627E">
        <w:t>u iznosu od 15.000,00 kn na ime troškova procjene strojeva, preseljenja i skladištenja pokretnina na novu lokaciju.</w:t>
      </w:r>
    </w:p>
    <w:p w:rsidRDefault="00725AE7" w:rsidP="00336137" w:rsidR="00725AE7">
      <w:pPr>
        <w:jc w:val="both"/>
      </w:pPr>
    </w:p>
    <w:p w:rsidRDefault="00336137" w:rsidP="00336137" w:rsidR="00336137">
      <w:pPr>
        <w:jc w:val="both"/>
      </w:pPr>
      <w:r>
        <w:tab/>
        <w:t xml:space="preserve">U navedenom podnesku stečajna upraviteljica navela je da </w:t>
      </w:r>
      <w:r w:rsidR="00C9627E">
        <w:t xml:space="preserve">prema pozivu Grada Našice (zakupodavac prostora gdje se pokretnine koje su pod </w:t>
      </w:r>
      <w:proofErr w:type="spellStart"/>
      <w:r w:rsidR="00C9627E">
        <w:t>razlučnim</w:t>
      </w:r>
      <w:proofErr w:type="spellEnd"/>
      <w:r w:rsidR="00C9627E">
        <w:t xml:space="preserve"> pravom Erste&amp;</w:t>
      </w:r>
      <w:proofErr w:type="spellStart"/>
      <w:r w:rsidR="00C9627E">
        <w:t>Steiermarkische</w:t>
      </w:r>
      <w:proofErr w:type="spellEnd"/>
      <w:r w:rsidR="00C9627E">
        <w:t xml:space="preserve"> Bank d.d. nalaze) </w:t>
      </w:r>
      <w:r w:rsidR="00725AE7">
        <w:t xml:space="preserve">za hitno iseljenje iz poslovnog prostora do 20.3.2017. g., pokretnine je potrebito iseliti u vrlo kratkom roku, a stečajni dužnik ne posjeduje novčana sredstva kojima bi mogao platiti troškove preseljenja na drugu lokaciju te da je potrebito platiti i troškove procjene strojeva. </w:t>
      </w:r>
    </w:p>
    <w:p w:rsidRDefault="00336137" w:rsidP="00725AE7" w:rsidR="00336137">
      <w:pPr>
        <w:jc w:val="both"/>
      </w:pPr>
      <w:r>
        <w:tab/>
      </w:r>
    </w:p>
    <w:p w:rsidRDefault="00725AE7" w:rsidP="00725AE7" w:rsidR="00725AE7">
      <w:pPr>
        <w:jc w:val="both"/>
      </w:pPr>
    </w:p>
    <w:p w:rsidRDefault="00725AE7" w:rsidP="00725AE7" w:rsidR="00725AE7">
      <w:pPr>
        <w:jc w:val="both"/>
      </w:pPr>
    </w:p>
    <w:p w:rsidRDefault="00725AE7" w:rsidP="00725AE7" w:rsidR="00725AE7">
      <w:pPr>
        <w:jc w:val="both"/>
      </w:pPr>
    </w:p>
    <w:p w:rsidRDefault="00725AE7" w:rsidP="00725AE7" w:rsidR="00725AE7">
      <w:pPr>
        <w:jc w:val="both"/>
      </w:pPr>
    </w:p>
    <w:p w:rsidRDefault="00725AE7" w:rsidP="00725AE7" w:rsidR="00725AE7">
      <w:pPr>
        <w:jc w:val="both"/>
      </w:pPr>
    </w:p>
    <w:p w:rsidRDefault="00725AE7" w:rsidP="00725AE7" w:rsidR="00725AE7">
      <w:pPr>
        <w:jc w:val="right"/>
      </w:pPr>
      <w:r>
        <w:t>6 St-2121/16-23</w:t>
      </w:r>
    </w:p>
    <w:p w:rsidRDefault="00725AE7" w:rsidP="00725AE7" w:rsidR="00725AE7">
      <w:pPr>
        <w:jc w:val="both"/>
      </w:pPr>
    </w:p>
    <w:p w:rsidRDefault="004F563B" w:rsidP="00336137" w:rsidR="004F563B">
      <w:pPr>
        <w:jc w:val="both"/>
      </w:pPr>
    </w:p>
    <w:p w:rsidRDefault="004F563B" w:rsidP="00336137" w:rsidR="004F563B">
      <w:pPr>
        <w:jc w:val="both"/>
      </w:pPr>
      <w:r>
        <w:tab/>
        <w:t xml:space="preserve">Slijedom navoda stečajne upraviteljice iz podneska od </w:t>
      </w:r>
      <w:r w:rsidR="00725AE7">
        <w:t>13.3.2017. g.</w:t>
      </w:r>
      <w:r>
        <w:t xml:space="preserve"> te navoda</w:t>
      </w:r>
      <w:r w:rsidR="00725AE7">
        <w:t xml:space="preserve"> stečajne upraviteljice</w:t>
      </w:r>
      <w:r>
        <w:t xml:space="preserve"> sa </w:t>
      </w:r>
      <w:r w:rsidR="00725AE7">
        <w:t xml:space="preserve">ročišta za ispitivanje uvjeta za otvaranje stečajnog postupka 22. veljače 2017. g. </w:t>
      </w:r>
      <w:r>
        <w:t xml:space="preserve"> </w:t>
      </w:r>
      <w:r w:rsidR="00725AE7">
        <w:t>a budući da Erste&amp;</w:t>
      </w:r>
      <w:proofErr w:type="spellStart"/>
      <w:r w:rsidR="00725AE7">
        <w:t>Steiermarkische</w:t>
      </w:r>
      <w:proofErr w:type="spellEnd"/>
      <w:r w:rsidR="00725AE7">
        <w:t xml:space="preserve"> Bank d.d. je </w:t>
      </w:r>
      <w:proofErr w:type="spellStart"/>
      <w:r w:rsidR="00725AE7">
        <w:t>razlučni</w:t>
      </w:r>
      <w:proofErr w:type="spellEnd"/>
      <w:r w:rsidR="00725AE7">
        <w:t xml:space="preserve"> vjerovnik na predmetnim pokretninama stečajnog dužnika</w:t>
      </w:r>
      <w:r>
        <w:t>, valjalo je odlučiti kao u izreci.</w:t>
      </w:r>
    </w:p>
    <w:p w:rsidRDefault="00E77FE6" w:rsidP="00336137" w:rsidR="00E77FE6">
      <w:pPr>
        <w:jc w:val="both"/>
      </w:pPr>
    </w:p>
    <w:p w:rsidRDefault="00E77FE6" w:rsidP="00E77FE6" w:rsidR="00E77FE6"/>
    <w:p w:rsidRDefault="00725AE7" w:rsidP="00E77FE6" w:rsidR="00725AE7"/>
    <w:p w:rsidRDefault="00E77FE6" w:rsidP="00E77FE6" w:rsidR="00E77FE6">
      <w:pPr>
        <w:jc w:val="center"/>
      </w:pPr>
      <w:r>
        <w:t xml:space="preserve">U Osijeku </w:t>
      </w:r>
      <w:r w:rsidR="00725AE7">
        <w:t>20. ožujka 2017</w:t>
      </w:r>
      <w:r w:rsidR="00336137">
        <w:t>. g.</w:t>
      </w:r>
    </w:p>
    <w:p w:rsidRDefault="00E77FE6" w:rsidP="00E77FE6" w:rsidR="00E77FE6"/>
    <w:p w:rsidRDefault="00EF1C0F" w:rsidP="00E77FE6" w:rsidR="00EF1C0F"/>
    <w:p w:rsidRDefault="00E77FE6" w:rsidP="00E77FE6" w:rsidR="00E77FE6"/>
    <w:p w:rsidRDefault="00E77FE6" w:rsidP="00E77FE6" w:rsidR="00E77FE6">
      <w:r>
        <w:t>Zapisničar</w:t>
      </w:r>
    </w:p>
    <w:p w:rsidRDefault="00E77FE6" w:rsidP="00E77FE6" w:rsidR="00E77FE6">
      <w:r>
        <w:t>Danijela Sekulić</w:t>
      </w:r>
    </w:p>
    <w:p w:rsidRDefault="00E77FE6" w:rsidP="00E77FE6" w:rsidR="00E77FE6"/>
    <w:p w:rsidRDefault="00E77FE6" w:rsidP="00E77FE6" w:rsidR="00E77FE6">
      <w:r>
        <w:t xml:space="preserve">                                                                                                       </w:t>
      </w:r>
      <w:r w:rsidR="00725AE7">
        <w:t>STEČAJNA SUTKINJA</w:t>
      </w:r>
    </w:p>
    <w:p w:rsidRDefault="00E77FE6" w:rsidP="00E77FE6" w:rsidR="00BD19B1">
      <w:r>
        <w:t xml:space="preserve">                                                                                                               Nada Roso</w:t>
      </w:r>
    </w:p>
    <w:p w:rsidRDefault="00E77FE6" w:rsidP="00E77FE6" w:rsidR="00E77FE6"/>
    <w:p w:rsidRDefault="004F563B" w:rsidP="002A0BE1" w:rsidR="004F563B" w:rsidRPr="00650737">
      <w:pPr>
        <w:jc w:val="both"/>
      </w:pPr>
    </w:p>
    <w:p w:rsidRDefault="004F563B" w:rsidP="002A0BE1" w:rsidR="004F563B" w:rsidRPr="00650737">
      <w:pPr>
        <w:jc w:val="both"/>
      </w:pPr>
      <w:r w:rsidRPr="00650737">
        <w:t>POUKA O PRAVNOM LIJEKU:</w:t>
      </w:r>
    </w:p>
    <w:p w:rsidRDefault="004F563B" w:rsidP="002A0BE1" w:rsidR="004F563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F563B" w:rsidP="00E77FE6" w:rsidR="004F563B"/>
    <w:p w:rsidRDefault="00725AE7" w:rsidP="00E77FE6" w:rsidR="00725AE7"/>
    <w:p w:rsidRDefault="00725AE7" w:rsidP="00E77FE6" w:rsidR="00725AE7"/>
    <w:p w:rsidRDefault="00725AE7" w:rsidP="00E77FE6" w:rsidR="00725AE7"/>
    <w:p w:rsidRDefault="00725AE7" w:rsidP="00E77FE6" w:rsidR="00725AE7"/>
    <w:p w:rsidRDefault="00E77FE6" w:rsidP="00E77FE6" w:rsidR="00E77FE6">
      <w:r>
        <w:t>DNA:</w:t>
      </w:r>
    </w:p>
    <w:p w:rsidRDefault="00336137" w:rsidP="00336137" w:rsidR="00336137" w:rsidRPr="00856D1C">
      <w:pPr>
        <w:numPr>
          <w:ilvl w:val="0"/>
          <w:numId w:val="9"/>
        </w:numPr>
      </w:pPr>
      <w:r>
        <w:t xml:space="preserve">stečaja upraviteljica </w:t>
      </w:r>
      <w:r w:rsidR="00856D1C">
        <w:t xml:space="preserve">Sanda Marinac, </w:t>
      </w:r>
      <w:r w:rsidR="00856D1C" w:rsidRPr="00856D1C">
        <w:t>Požega, K. Krešimira 53</w:t>
      </w:r>
    </w:p>
    <w:p w:rsidRDefault="00354EF8" w:rsidP="00856D1C" w:rsidR="00856D1C">
      <w:pPr>
        <w:numPr>
          <w:ilvl w:val="0"/>
          <w:numId w:val="9"/>
        </w:numPr>
        <w:jc w:val="both"/>
      </w:pPr>
      <w:r>
        <w:t xml:space="preserve">za </w:t>
      </w:r>
      <w:r w:rsidR="00856D1C">
        <w:t>Erste&amp;</w:t>
      </w:r>
      <w:proofErr w:type="spellStart"/>
      <w:r w:rsidR="00856D1C">
        <w:t>Steiermarkische</w:t>
      </w:r>
      <w:proofErr w:type="spellEnd"/>
      <w:r w:rsidR="00856D1C">
        <w:t xml:space="preserve"> Bank d.d. Rijeka, Jadranski trg 3a </w:t>
      </w:r>
      <w:r>
        <w:t xml:space="preserve">– pun. Tihomir Zec odvjetnik iz OD Zec i partneri d.o.o. Osijek </w:t>
      </w:r>
      <w:r w:rsidR="00725AE7">
        <w:t>uz podnesak st. uprav. od 13.3.2017. g. s prilogom (str. 91 i 92 spisa)</w:t>
      </w:r>
    </w:p>
    <w:p w:rsidRDefault="00725AE7" w:rsidP="00725AE7" w:rsidR="00725AE7">
      <w:pPr>
        <w:numPr>
          <w:ilvl w:val="0"/>
          <w:numId w:val="9"/>
        </w:numPr>
        <w:jc w:val="both"/>
      </w:pPr>
      <w:r>
        <w:t>e-oglasna ploča suda uz podnesak st. uprav. od 13.3.2017. g. s prilogom (str. 91 i 92 spisa)</w:t>
      </w:r>
    </w:p>
    <w:p w:rsidRDefault="004F563B" w:rsidP="005A0F50" w:rsidR="005A0F50">
      <w:pPr>
        <w:numPr>
          <w:ilvl w:val="0"/>
          <w:numId w:val="9"/>
        </w:numPr>
      </w:pPr>
      <w:r>
        <w:t>R-12.3.</w:t>
      </w:r>
    </w:p>
    <w:p w:rsidRDefault="00E77FE6" w:rsidP="00E77FE6" w:rsidR="00E77FE6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C2311B" w:rsidR="00C2311B"/>
    <w:p w:rsidRDefault="00DF7668" w:rsidR="00DF7668"/>
    <w:p w:rsidRDefault="00897799" w:rsidR="00897799">
      <w:bookmarkStart w:name="_GoBack" w:id="0"/>
      <w:bookmarkEnd w:id="0"/>
    </w:p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DF7668" w:rsidR="00DF7668"/>
    <w:p w:rsidRDefault="00DF7668" w:rsidR="00DF7668"/>
    <w:p w:rsidRDefault="00DF7668" w:rsidP="00CC2E95" w:rsidR="00DF7668" w:rsidRPr="00F92416">
      <w:pPr>
        <w:jc w:val="both"/>
      </w:pPr>
      <w:r>
        <w:t xml:space="preserve">                                                                                                                </w:t>
      </w:r>
    </w:p>
    <w:p w:rsidRDefault="00DF7668" w:rsidP="00DF7668" w:rsidR="00DF7668"/>
    <w:p w:rsidRDefault="00DF7668" w:rsidR="00DF7668"/>
    <w:sectPr w:rsidSect="00EF1C0F" w:rsidR="00DF7668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11F" w:rsidR="0010711F">
      <w:r>
        <w:separator/>
      </w:r>
    </w:p>
  </w:endnote>
  <w:endnote w:id="0" w:type="continuationSeparator">
    <w:p w:rsidRDefault="0010711F" w:rsidR="00107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11F" w:rsidR="0010711F">
      <w:r>
        <w:separator/>
      </w:r>
    </w:p>
  </w:footnote>
  <w:footnote w:id="0" w:type="continuationSeparator">
    <w:p w:rsidRDefault="0010711F" w:rsidR="00107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B02" w:rsidR="001E3B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6FC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594"/>
    <w:multiLevelType w:val="hybridMultilevel"/>
    <w:tmpl w:val="EC340A0E"/>
    <w:lvl w:tplc="71729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60060C"/>
    <w:multiLevelType w:val="hybridMultilevel"/>
    <w:tmpl w:val="DE60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8D95244"/>
    <w:multiLevelType w:val="hybridMultilevel"/>
    <w:tmpl w:val="95F0B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3F9E"/>
    <w:rsid w:val="00035EB9"/>
    <w:rsid w:val="0004640C"/>
    <w:rsid w:val="00051762"/>
    <w:rsid w:val="0005396D"/>
    <w:rsid w:val="00055B14"/>
    <w:rsid w:val="00086232"/>
    <w:rsid w:val="000B03B6"/>
    <w:rsid w:val="000C1608"/>
    <w:rsid w:val="000C20F1"/>
    <w:rsid w:val="000E414B"/>
    <w:rsid w:val="000F0279"/>
    <w:rsid w:val="0010711F"/>
    <w:rsid w:val="00150C53"/>
    <w:rsid w:val="0016016C"/>
    <w:rsid w:val="00163019"/>
    <w:rsid w:val="00187103"/>
    <w:rsid w:val="00191536"/>
    <w:rsid w:val="0019752C"/>
    <w:rsid w:val="001A0170"/>
    <w:rsid w:val="001A6201"/>
    <w:rsid w:val="001C2866"/>
    <w:rsid w:val="001E3B02"/>
    <w:rsid w:val="001E75FC"/>
    <w:rsid w:val="002142C7"/>
    <w:rsid w:val="0021595E"/>
    <w:rsid w:val="00223C8E"/>
    <w:rsid w:val="002260EC"/>
    <w:rsid w:val="002735D1"/>
    <w:rsid w:val="00286812"/>
    <w:rsid w:val="00291B9C"/>
    <w:rsid w:val="002A0BE1"/>
    <w:rsid w:val="002B7ED8"/>
    <w:rsid w:val="002C11B9"/>
    <w:rsid w:val="002C1C79"/>
    <w:rsid w:val="002D0B19"/>
    <w:rsid w:val="00305243"/>
    <w:rsid w:val="00313F98"/>
    <w:rsid w:val="00316CAA"/>
    <w:rsid w:val="00327B99"/>
    <w:rsid w:val="00330C4A"/>
    <w:rsid w:val="00336137"/>
    <w:rsid w:val="00354EF8"/>
    <w:rsid w:val="00366021"/>
    <w:rsid w:val="003710FE"/>
    <w:rsid w:val="00371963"/>
    <w:rsid w:val="003B0E86"/>
    <w:rsid w:val="003D65A3"/>
    <w:rsid w:val="003D77DD"/>
    <w:rsid w:val="003E08E5"/>
    <w:rsid w:val="003E147C"/>
    <w:rsid w:val="003F28A4"/>
    <w:rsid w:val="004446C8"/>
    <w:rsid w:val="004509F1"/>
    <w:rsid w:val="004561BB"/>
    <w:rsid w:val="00456791"/>
    <w:rsid w:val="00476667"/>
    <w:rsid w:val="004806AD"/>
    <w:rsid w:val="004954A4"/>
    <w:rsid w:val="00497410"/>
    <w:rsid w:val="004B741D"/>
    <w:rsid w:val="004C26D2"/>
    <w:rsid w:val="004C3065"/>
    <w:rsid w:val="004D55B0"/>
    <w:rsid w:val="004E5065"/>
    <w:rsid w:val="004E6970"/>
    <w:rsid w:val="004F563B"/>
    <w:rsid w:val="00500BBD"/>
    <w:rsid w:val="00503ADF"/>
    <w:rsid w:val="005520C4"/>
    <w:rsid w:val="0055624C"/>
    <w:rsid w:val="00581CD0"/>
    <w:rsid w:val="00594138"/>
    <w:rsid w:val="005A0F50"/>
    <w:rsid w:val="005A43B2"/>
    <w:rsid w:val="005A5B0F"/>
    <w:rsid w:val="005B403D"/>
    <w:rsid w:val="005E0334"/>
    <w:rsid w:val="005F6804"/>
    <w:rsid w:val="00604D16"/>
    <w:rsid w:val="00607E75"/>
    <w:rsid w:val="006235FB"/>
    <w:rsid w:val="00630062"/>
    <w:rsid w:val="00634CE2"/>
    <w:rsid w:val="00652677"/>
    <w:rsid w:val="00684480"/>
    <w:rsid w:val="0068526F"/>
    <w:rsid w:val="006A37E8"/>
    <w:rsid w:val="006A56C2"/>
    <w:rsid w:val="00720514"/>
    <w:rsid w:val="007242CD"/>
    <w:rsid w:val="00725641"/>
    <w:rsid w:val="00725AE7"/>
    <w:rsid w:val="00725CAF"/>
    <w:rsid w:val="00744607"/>
    <w:rsid w:val="00745C1E"/>
    <w:rsid w:val="0074711B"/>
    <w:rsid w:val="00762D89"/>
    <w:rsid w:val="00773E30"/>
    <w:rsid w:val="007964A8"/>
    <w:rsid w:val="007C1241"/>
    <w:rsid w:val="007C6A1F"/>
    <w:rsid w:val="007F3066"/>
    <w:rsid w:val="0080666F"/>
    <w:rsid w:val="00845777"/>
    <w:rsid w:val="00856D1C"/>
    <w:rsid w:val="00857D02"/>
    <w:rsid w:val="008737C5"/>
    <w:rsid w:val="0088689D"/>
    <w:rsid w:val="00897799"/>
    <w:rsid w:val="008977A5"/>
    <w:rsid w:val="008E6DE9"/>
    <w:rsid w:val="008E7022"/>
    <w:rsid w:val="009001D6"/>
    <w:rsid w:val="009159B7"/>
    <w:rsid w:val="00932398"/>
    <w:rsid w:val="00935547"/>
    <w:rsid w:val="0094210E"/>
    <w:rsid w:val="00942EF5"/>
    <w:rsid w:val="00961D63"/>
    <w:rsid w:val="00967DC7"/>
    <w:rsid w:val="009807E2"/>
    <w:rsid w:val="00980E54"/>
    <w:rsid w:val="00994095"/>
    <w:rsid w:val="009955C9"/>
    <w:rsid w:val="009B28F2"/>
    <w:rsid w:val="009B3AE3"/>
    <w:rsid w:val="009C13EB"/>
    <w:rsid w:val="009E6F4E"/>
    <w:rsid w:val="00A025E8"/>
    <w:rsid w:val="00A07AC6"/>
    <w:rsid w:val="00A3439D"/>
    <w:rsid w:val="00A402F9"/>
    <w:rsid w:val="00A57276"/>
    <w:rsid w:val="00A91ED3"/>
    <w:rsid w:val="00AB56F9"/>
    <w:rsid w:val="00AC6DA2"/>
    <w:rsid w:val="00AD24AA"/>
    <w:rsid w:val="00AE5BDD"/>
    <w:rsid w:val="00B03ECC"/>
    <w:rsid w:val="00B2754A"/>
    <w:rsid w:val="00B30AB7"/>
    <w:rsid w:val="00B336FC"/>
    <w:rsid w:val="00B40C1E"/>
    <w:rsid w:val="00B41F79"/>
    <w:rsid w:val="00B62EE8"/>
    <w:rsid w:val="00B84236"/>
    <w:rsid w:val="00B863F7"/>
    <w:rsid w:val="00B916CB"/>
    <w:rsid w:val="00BA0793"/>
    <w:rsid w:val="00BC33DE"/>
    <w:rsid w:val="00BD19B1"/>
    <w:rsid w:val="00BF08D2"/>
    <w:rsid w:val="00BF681C"/>
    <w:rsid w:val="00C15361"/>
    <w:rsid w:val="00C20038"/>
    <w:rsid w:val="00C2311B"/>
    <w:rsid w:val="00C234D6"/>
    <w:rsid w:val="00C3548B"/>
    <w:rsid w:val="00C72BAC"/>
    <w:rsid w:val="00C82455"/>
    <w:rsid w:val="00C9197B"/>
    <w:rsid w:val="00C9627E"/>
    <w:rsid w:val="00CA5EA9"/>
    <w:rsid w:val="00CB5B8B"/>
    <w:rsid w:val="00CB6CD7"/>
    <w:rsid w:val="00CC2E95"/>
    <w:rsid w:val="00CD7910"/>
    <w:rsid w:val="00CE12F1"/>
    <w:rsid w:val="00CF4431"/>
    <w:rsid w:val="00D166BE"/>
    <w:rsid w:val="00D178DC"/>
    <w:rsid w:val="00D217E4"/>
    <w:rsid w:val="00D468C2"/>
    <w:rsid w:val="00D46D73"/>
    <w:rsid w:val="00D51616"/>
    <w:rsid w:val="00D64559"/>
    <w:rsid w:val="00D82637"/>
    <w:rsid w:val="00D85A5F"/>
    <w:rsid w:val="00D86163"/>
    <w:rsid w:val="00DC512B"/>
    <w:rsid w:val="00DC7346"/>
    <w:rsid w:val="00DC7BF5"/>
    <w:rsid w:val="00DE58F9"/>
    <w:rsid w:val="00DF7668"/>
    <w:rsid w:val="00E06E51"/>
    <w:rsid w:val="00E1321F"/>
    <w:rsid w:val="00E3079B"/>
    <w:rsid w:val="00E33E37"/>
    <w:rsid w:val="00E430E2"/>
    <w:rsid w:val="00E46866"/>
    <w:rsid w:val="00E55AA4"/>
    <w:rsid w:val="00E70800"/>
    <w:rsid w:val="00E77FE6"/>
    <w:rsid w:val="00E864F4"/>
    <w:rsid w:val="00EA45AE"/>
    <w:rsid w:val="00EB3D75"/>
    <w:rsid w:val="00EC3A00"/>
    <w:rsid w:val="00ED0232"/>
    <w:rsid w:val="00ED6A93"/>
    <w:rsid w:val="00EF1C0F"/>
    <w:rsid w:val="00F21227"/>
    <w:rsid w:val="00F25D84"/>
    <w:rsid w:val="00F32BFD"/>
    <w:rsid w:val="00F618C3"/>
    <w:rsid w:val="00F72E3A"/>
    <w:rsid w:val="00F745AF"/>
    <w:rsid w:val="00F76EF7"/>
    <w:rsid w:val="00F77818"/>
    <w:rsid w:val="00F80660"/>
    <w:rsid w:val="00F8686C"/>
    <w:rsid w:val="00F96BAA"/>
    <w:rsid w:val="00FA3F8A"/>
    <w:rsid w:val="00FA4BB7"/>
    <w:rsid w:val="00FA623C"/>
    <w:rsid w:val="00FB44AE"/>
    <w:rsid w:val="00FD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true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6F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6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1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6F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6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F522C-F4D0-44CC-98C7-96B93DD46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2206</properties:Characters>
  <properties:Lines>118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2017-03-20T12:42:00Z</dcterms:created>
  <dc:creator>hermanj</dc:creator>
  <cp:lastModifiedBy>Danijela Sekulić</cp:lastModifiedBy>
  <cp:lastPrinted>2017-03-20T12:58:00Z</cp:lastPrinted>
  <dcterms:modified xmlns:xsi="http://www.w3.org/2001/XMLSchema-instance" xsi:type="dcterms:W3CDTF">2017-03-20T13:00:00Z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