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08c0" w14:paraId="7c808c0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434F06">
        <w:t>OBI-TRADE d.o.o., Varaždin, Vladimira Deduša 16</w:t>
      </w:r>
      <w:r w:rsidR="0058263E">
        <w:t>, MB</w:t>
      </w:r>
      <w:r w:rsidR="00F10C2B" w:rsidRPr="0058263E">
        <w:t xml:space="preserve">S: </w:t>
      </w:r>
      <w:r w:rsidR="00434F06">
        <w:t>070065270</w:t>
      </w:r>
      <w:r w:rsidR="00F10C2B" w:rsidRPr="0058263E">
        <w:t>, OIB:</w:t>
      </w:r>
      <w:r w:rsidR="0058263E">
        <w:t xml:space="preserve"> </w:t>
      </w:r>
      <w:r w:rsidR="00434F06">
        <w:t>18629282490</w:t>
      </w:r>
      <w:r w:rsidR="00637444" w:rsidRPr="0058263E">
        <w:t xml:space="preserve">, dana </w:t>
      </w:r>
      <w:r w:rsidR="0058263E">
        <w:t xml:space="preserve">23.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434F06">
        <w:t>OBI-TRADE d.o.o., Varaždin, Vladimira Deduša 16</w:t>
      </w:r>
      <w:r w:rsidR="0081351D" w:rsidRPr="0058263E">
        <w:t xml:space="preserve">, MBS: </w:t>
      </w:r>
      <w:r w:rsidR="00434F06">
        <w:t>070065270</w:t>
      </w:r>
      <w:r w:rsidR="0081351D" w:rsidRPr="0058263E">
        <w:t>, OIB:</w:t>
      </w:r>
      <w:r>
        <w:t xml:space="preserve"> </w:t>
      </w:r>
      <w:r w:rsidR="00434F06">
        <w:t>18629282490</w:t>
      </w:r>
      <w:r w:rsidR="00CB6C18" w:rsidRPr="0058263E">
        <w:t xml:space="preserve"> iznosi </w:t>
      </w:r>
      <w:r w:rsidR="00434F06">
        <w:t>1.535.436,59 kn.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>oziva se direktor</w:t>
      </w:r>
      <w:r w:rsidR="00434F06">
        <w:t xml:space="preserve"> dužnika Štefica Obadić iz Varaždina, Vladimira Deduša 16</w:t>
      </w:r>
      <w:r w:rsidR="0081351D" w:rsidRPr="0058263E">
        <w:t>, OIB:</w:t>
      </w:r>
      <w:r w:rsidR="0058263E">
        <w:t xml:space="preserve"> </w:t>
      </w:r>
      <w:r w:rsidR="00434F06">
        <w:t>43666302661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23.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9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434F06">
      <w:t>240/15-4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525276"/>
    <w:rsid w:val="005253B8"/>
    <w:rsid w:val="00550E19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098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98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098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098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098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98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098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098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098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OBI-TRADE društvo s ograničenom odgovornošću za trgovinu i usluge</izvorni_sadrzaj>
    <derivirana_varijabla naziv="DomainObject.Predmet.ProtustrankaFormated_1">  OBI-TRADE društvo s ograničenom odgovornošću za trgovinu i usluge</derivirana_varijabla>
  </DomainObject.Predmet.ProtustrankaFormated>
  <DomainObject.Predmet.ProtustrankaFormatedOIB>
    <izvorni_sadrzaj>  OBI-TRADE društvo s ograničenom odgovornošću za trgovinu i usluge, OIB 18629282490</izvorni_sadrzaj>
    <derivirana_varijabla naziv="DomainObject.Predmet.ProtustrankaFormatedOIB_1">  OBI-TRADE društvo s ograničenom odgovornošću za trgovinu i usluge, OIB 18629282490</derivirana_varijabla>
  </DomainObject.Predmet.ProtustrankaFormatedOIB>
  <DomainObject.Predmet.ProtustrankaFormatedWithAdress>
    <izvorni_sadrzaj> OBI-TRADE društvo s ograničenom odgovornošću za trgovinu i usluge, Vladimira Deduša 16, 42000 Varaždin</izvorni_sadrzaj>
    <derivirana_varijabla naziv="DomainObject.Predmet.ProtustrankaFormatedWithAdress_1"> OBI-TRADE društvo s ograničenom odgovornošću za trgovinu i usluge, Vladimira Deduša 16, 42000 Varaždin</derivirana_varijabla>
  </DomainObject.Predmet.ProtustrankaFormatedWithAdress>
  <DomainObject.Predmet.ProtustrankaFormatedWithAdressOIB>
    <izvorni_sadrzaj> OBI-TRADE društvo s ograničenom odgovornošću za trgovinu i usluge, OIB 18629282490, Vladimira Deduša 16, 42000 Varaždin</izvorni_sadrzaj>
    <derivirana_varijabla naziv="DomainObject.Predmet.ProtustrankaFormatedWithAdressOIB_1"> OBI-TRADE društvo s ograničenom odgovornošću za trgovinu i usluge, OIB 18629282490, Vladimira Deduša 16, 42000 Varaždin</derivirana_varijabla>
  </DomainObject.Predmet.ProtustrankaFormatedWithAdressOIB>
  <DomainObject.Predmet.ProtustrankaWithAdress>
    <izvorni_sadrzaj>OBI-TRADE društvo s ograničenom odgovornošću za trgovinu i usluge Vladimira Deduša 16, 42000 Varaždin</izvorni_sadrzaj>
    <derivirana_varijabla naziv="DomainObject.Predmet.ProtustrankaWithAdress_1">OBI-TRADE društvo s ograničenom odgovornošću za trgovinu i usluge Vladimira Deduša 16, 42000 Varaždin</derivirana_varijabla>
  </DomainObject.Predmet.ProtustrankaWithAdress>
  <DomainObject.Predmet.ProtustrankaWithAdressOIB>
    <izvorni_sadrzaj>OBI-TRADE društvo s ograničenom odgovornošću za trgovinu i usluge, OIB 18629282490, Vladimira Deduša 16, 42000 Varaždin</izvorni_sadrzaj>
    <derivirana_varijabla naziv="DomainObject.Predmet.ProtustrankaWithAdressOIB_1">OBI-TRADE društvo s ograničenom odgovornošću za trgovinu i usluge, OIB 18629282490, Vladimira Deduša 16, 42000 Varaždin</derivirana_varijabla>
  </DomainObject.Predmet.ProtustrankaWithAdressOIB>
  <DomainObject.Predmet.ProtustrankaNazivFormated>
    <izvorni_sadrzaj>OBI-TRADE društvo s ograničenom odgovornošću za trgovinu i usluge</izvorni_sadrzaj>
    <derivirana_varijabla naziv="DomainObject.Predmet.ProtustrankaNazivFormated_1">OBI-TRADE društvo s ograničenom odgovornošću za trgovinu i usluge</derivirana_varijabla>
  </DomainObject.Predmet.ProtustrankaNazivFormated>
  <DomainObject.Predmet.ProtustrankaNazivFormatedOIB>
    <izvorni_sadrzaj>OBI-TRADE društvo s ograničenom odgovornošću za trgovinu i usluge, OIB 18629282490</izvorni_sadrzaj>
    <derivirana_varijabla naziv="DomainObject.Predmet.ProtustrankaNazivFormatedOIB_1">OBI-TRADE društvo s ograničenom odgovornošću za trgovinu i usluge, OIB 18629282490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1538293.85</izvorni_sadrzaj>
    <derivirana_varijabla naziv="DomainObject.Predmet.TrenutnaVrijednost_1">1538293.85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OBI-TRADE društvo s ograničenom odgovornošću za trgovinu i usluge</item>
    </izvorni_sadrzaj>
    <derivirana_varijabla naziv="DomainObject.Predmet.ProtuStrankaListFormated_1">
      <item>OBI-TRADE društvo s ograničenom odgovornošću za trgovinu i usluge</item>
    </derivirana_varijabla>
  </DomainObject.Predmet.ProtuStrankaListFormated>
  <DomainObject.Predmet.ProtuStrankaListFormatedOIB>
    <izvorni_sadrzaj>
      <item>OBI-TRADE društvo s ograničenom odgovornošću za trgovinu i usluge, OIB 18629282490</item>
    </izvorni_sadrzaj>
    <derivirana_varijabla naziv="DomainObject.Predmet.ProtuStrankaListFormatedOIB_1">
      <item>OBI-TRADE društvo s ograničenom odgovornošću za trgovinu i usluge, OIB 18629282490</item>
    </derivirana_varijabla>
  </DomainObject.Predmet.ProtuStrankaListFormatedOIB>
  <DomainObject.Predmet.ProtuStrankaListFormatedWithAdress>
    <izvorni_sadrzaj>
      <item>OBI-TRADE društvo s ograničenom odgovornošću za trgovinu i usluge, Vladimira Deduša 16, 42000 Varaždin</item>
    </izvorni_sadrzaj>
    <derivirana_varijabla naziv="DomainObject.Predmet.ProtuStrankaListFormatedWithAdress_1">
      <item>OBI-TRADE društvo s ograničenom odgovornošću za trgovinu i usluge, Vladimira Deduša 16, 42000 Varaždin</item>
    </derivirana_varijabla>
  </DomainObject.Predmet.ProtuStrankaListFormatedWithAdress>
  <DomainObject.Predmet.ProtuStrankaListFormatedWithAdressOIB>
    <izvorni_sadrzaj>
      <item>OBI-TRADE društvo s ograničenom odgovornošću za trgovinu i usluge, OIB 18629282490, Vladimira Deduša 16, 42000 Varaždin</item>
    </izvorni_sadrzaj>
    <derivirana_varijabla naziv="DomainObject.Predmet.ProtuStrankaListFormatedWithAdressOIB_1">
      <item>OBI-TRADE društvo s ograničenom odgovornošću za trgovinu i usluge, OIB 18629282490, Vladimira Deduša 16, 42000 Varaždin</item>
    </derivirana_varijabla>
  </DomainObject.Predmet.ProtuStrankaListFormatedWithAdressOIB>
  <DomainObject.Predmet.ProtuStrankaListNazivFormated>
    <izvorni_sadrzaj>
      <item>OBI-TRADE društvo s ograničenom odgovornošću za trgovinu i usluge</item>
    </izvorni_sadrzaj>
    <derivirana_varijabla naziv="DomainObject.Predmet.ProtuStrankaListNazivFormated_1">
      <item>OBI-TRADE društvo s ograničenom odgovornošću za trgovinu i usluge</item>
    </derivirana_varijabla>
  </DomainObject.Predmet.ProtuStrankaListNazivFormated>
  <DomainObject.Predmet.ProtuStrankaListNazivFormatedOIB>
    <izvorni_sadrzaj>
      <item>OBI-TRADE društvo s ograničenom odgovornošću za trgovinu i usluge, OIB 18629282490</item>
    </izvorni_sadrzaj>
    <derivirana_varijabla naziv="DomainObject.Predmet.ProtuStrankaListNazivFormatedOIB_1">
      <item>OBI-TRADE društvo s ograničenom odgovornošću za trgovinu i usluge, OIB 18629282490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OBI-TRADE društvo s ograničenom odgovornošću za trgovinu i usluge</izvorni_sadrzaj>
    <derivirana_varijabla naziv="DomainObject.Predmet.ProtustrankaIDrugi_1">OBI-TRADE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OBI-TRADE društvo s ograničenom odgovornošću za trgovinu i usluge, OIB 18629282490, Vladimira Deduša 16, 42000 Varaždin</izvorni_sadrzaj>
    <derivirana_varijabla naziv="DomainObject.Predmet.ProtustrankaIDrugiAdressOIB_1">OBI-TRADE društvo s ograničenom odgovornošću za trgovinu i usluge, OIB 18629282490, Vladimira Deduša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OBI-TRADE društvo s ograničenom odgovornošću za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OBI-TRADE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OBI-TRADE društvo s ograničenom odgovornošću za trgovinu i usluge, OIB 18629282490, Vladimira Deduša 16,42000 Varaždin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OBI-TRADE društvo s ograničenom odgovornošću za trgovinu i usluge, OIB 18629282490, Vladimira Deduša 16,42000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18629282490</item>
      <item>, OIB null</item>
      <item>, OIB null</item>
    </izvorni_sadrzaj>
    <derivirana_varijabla naziv="DomainObject.Predmet.SudioniciListNazivOIB_1">
      <item>, OIB null</item>
      <item>, OIB 18629282490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00A19-369D-4486-A04A-3461AC53B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1864</properties:Characters>
  <properties:Lines>48</properties:Lines>
  <properties:Paragraphs>13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2015-09-23T11:25:00Z</dcterms:modified>
  <cp:revision>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