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c20f" w14:paraId="bcfc20f" w:rsidRDefault="00833DED" w:rsidP="00EE136A" w:rsidR="00833DED" w:rsidRPr="004D436D">
      <w:pPr>
        <w:ind w:left="5664"/>
        <w15:collapsed w:val="false"/>
      </w:pPr>
      <w:bookmarkStart w:name="_GoBack" w:id="0"/>
      <w:bookmarkEnd w:id="0"/>
      <w:r w:rsidRPr="004D436D">
        <w:t xml:space="preserve">            </w:t>
      </w:r>
    </w:p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REPUBLIKA HRVATSKA</w:t>
      </w:r>
    </w:p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TRGOVAČKI SUD U ZADRU</w:t>
      </w:r>
    </w:p>
    <w:p w:rsidRDefault="00833DED" w:rsidP="00EE136A" w:rsidR="00833DED" w:rsidRPr="004D436D">
      <w:r w:rsidRPr="004D436D">
        <w:t>Zadar, Dr. Franje Tuđmana 35</w:t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</w:p>
    <w:p w:rsidRDefault="004D436D" w:rsidP="004D436D" w:rsidR="00833DED" w:rsidRPr="004D436D">
      <w:pPr>
        <w:tabs>
          <w:tab w:pos="7350" w:val="left"/>
        </w:tabs>
        <w:ind w:firstLine="708"/>
      </w:pPr>
      <w:r>
        <w:tab/>
      </w:r>
    </w:p>
    <w:p w:rsidRDefault="00833DED" w:rsidP="00833DED" w:rsidR="00833DED" w:rsidRPr="004D436D"/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U  I M E  R E P U B L I K E  H R V A T S K E</w:t>
      </w:r>
    </w:p>
    <w:p w:rsidRDefault="00833DED" w:rsidP="00833DED" w:rsidR="00833DED" w:rsidRPr="004D436D">
      <w:pPr>
        <w:jc w:val="center"/>
        <w:rPr>
          <w:b/>
          <w:bCs/>
        </w:rPr>
      </w:pPr>
    </w:p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R J E Š E NJ E</w:t>
      </w:r>
    </w:p>
    <w:p w:rsidRDefault="00833DED" w:rsidP="00833DED" w:rsidR="00833DED" w:rsidRPr="004D436D">
      <w:pPr>
        <w:jc w:val="center"/>
      </w:pPr>
    </w:p>
    <w:p w:rsidRDefault="003E44D7" w:rsidP="00B56899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>Trgovački sud u Zadru, OIB:</w:t>
      </w:r>
      <w:r w:rsidR="00833DED" w:rsidRPr="004D436D">
        <w:rPr>
          <w:szCs w:val="24"/>
        </w:rPr>
        <w:t xml:space="preserve">39670464653, po </w:t>
      </w:r>
      <w:r w:rsidR="00FF51E0" w:rsidRPr="004D436D">
        <w:rPr>
          <w:szCs w:val="24"/>
        </w:rPr>
        <w:t>s</w:t>
      </w:r>
      <w:r w:rsidR="00EE136A" w:rsidRPr="004D436D">
        <w:rPr>
          <w:szCs w:val="24"/>
        </w:rPr>
        <w:t>utkinji Ani Markač</w:t>
      </w:r>
      <w:r w:rsidR="00833DED" w:rsidRPr="004D436D">
        <w:rPr>
          <w:szCs w:val="24"/>
        </w:rPr>
        <w:t xml:space="preserve">, u pravnoj stvari </w:t>
      </w:r>
      <w:r w:rsidR="00286C18" w:rsidRPr="004D436D">
        <w:rPr>
          <w:szCs w:val="24"/>
        </w:rPr>
        <w:t>po</w:t>
      </w:r>
      <w:r w:rsidR="00833DED" w:rsidRPr="004D436D">
        <w:rPr>
          <w:szCs w:val="24"/>
        </w:rPr>
        <w:t>dnositeljice zahtjeva Financijske agencije, R</w:t>
      </w:r>
      <w:r w:rsidR="00286C18" w:rsidRPr="004D436D">
        <w:rPr>
          <w:szCs w:val="24"/>
        </w:rPr>
        <w:t xml:space="preserve">C Rijeka, Podružnica Pula, </w:t>
      </w:r>
      <w:r w:rsidR="00EE136A" w:rsidRPr="004D436D">
        <w:rPr>
          <w:szCs w:val="24"/>
        </w:rPr>
        <w:t>OIB:</w:t>
      </w:r>
      <w:r w:rsidR="00833DED" w:rsidRPr="004D436D">
        <w:rPr>
          <w:szCs w:val="24"/>
        </w:rPr>
        <w:t>85821130368, za provedbu skraćenoga stečajnog postupka nad dužnikom</w:t>
      </w:r>
      <w:r w:rsidR="00286C18" w:rsidRPr="004D436D">
        <w:rPr>
          <w:szCs w:val="24"/>
        </w:rPr>
        <w:t xml:space="preserve"> VILA FENIKS d.o.o., OIB:73784596482 sa sjedištem u </w:t>
      </w:r>
      <w:r w:rsidR="00B56899">
        <w:rPr>
          <w:szCs w:val="24"/>
        </w:rPr>
        <w:t xml:space="preserve">Puli, </w:t>
      </w:r>
      <w:r w:rsidR="00286C18" w:rsidRPr="004D436D">
        <w:rPr>
          <w:szCs w:val="24"/>
        </w:rPr>
        <w:t xml:space="preserve">Istarska 16, </w:t>
      </w:r>
      <w:r w:rsidR="00373D9A" w:rsidRPr="004D436D">
        <w:rPr>
          <w:szCs w:val="24"/>
        </w:rPr>
        <w:t xml:space="preserve">dana </w:t>
      </w:r>
      <w:r w:rsidR="004D436D">
        <w:rPr>
          <w:szCs w:val="24"/>
        </w:rPr>
        <w:t>6</w:t>
      </w:r>
      <w:r w:rsidR="00286C18" w:rsidRPr="004D436D">
        <w:rPr>
          <w:szCs w:val="24"/>
        </w:rPr>
        <w:t xml:space="preserve">. lipnja </w:t>
      </w:r>
      <w:r w:rsidR="00C84A03" w:rsidRPr="004D436D">
        <w:rPr>
          <w:szCs w:val="24"/>
        </w:rPr>
        <w:t xml:space="preserve">2016. </w:t>
      </w:r>
    </w:p>
    <w:p w:rsidRDefault="003E44D7" w:rsidP="003E44D7" w:rsidR="003E44D7" w:rsidRPr="004D436D">
      <w:pPr>
        <w:pStyle w:val="Tijeloteksta"/>
        <w:rPr>
          <w:szCs w:val="24"/>
        </w:rPr>
      </w:pPr>
    </w:p>
    <w:p w:rsidRDefault="00833DED" w:rsidP="00833DED" w:rsidR="00833DED" w:rsidRPr="004D436D">
      <w:pPr>
        <w:jc w:val="center"/>
      </w:pPr>
      <w:r w:rsidRPr="004D436D">
        <w:t>r i j e š i o   j e</w:t>
      </w:r>
    </w:p>
    <w:p w:rsidRDefault="00833DED" w:rsidP="00833DED" w:rsidR="00833DED" w:rsidRPr="004D436D">
      <w:pPr>
        <w:tabs>
          <w:tab w:pos="960" w:val="left"/>
        </w:tabs>
        <w:jc w:val="both"/>
      </w:pPr>
    </w:p>
    <w:p w:rsidRDefault="00833DED" w:rsidP="00286C18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 xml:space="preserve">Odbacuje se </w:t>
      </w:r>
      <w:r w:rsidR="00DD1D7B" w:rsidRPr="004D436D">
        <w:rPr>
          <w:szCs w:val="24"/>
        </w:rPr>
        <w:t xml:space="preserve">zahtjev Financijske agencije </w:t>
      </w:r>
      <w:r w:rsidRPr="004D436D">
        <w:rPr>
          <w:szCs w:val="24"/>
        </w:rPr>
        <w:t xml:space="preserve">od </w:t>
      </w:r>
      <w:r w:rsidR="00B27E81" w:rsidRPr="004D436D">
        <w:rPr>
          <w:szCs w:val="24"/>
        </w:rPr>
        <w:t>2</w:t>
      </w:r>
      <w:r w:rsidR="00373D9A" w:rsidRPr="004D436D">
        <w:rPr>
          <w:szCs w:val="24"/>
        </w:rPr>
        <w:t>9</w:t>
      </w:r>
      <w:r w:rsidR="00C84A03" w:rsidRPr="004D436D">
        <w:rPr>
          <w:szCs w:val="24"/>
        </w:rPr>
        <w:t xml:space="preserve">. veljače 2016. </w:t>
      </w:r>
      <w:r w:rsidRPr="004D436D">
        <w:rPr>
          <w:szCs w:val="24"/>
        </w:rPr>
        <w:t xml:space="preserve">za provedbu skraćenoga stečajnog postupka nad dužnikom </w:t>
      </w:r>
      <w:r w:rsidR="00286C18" w:rsidRPr="004D436D">
        <w:rPr>
          <w:szCs w:val="24"/>
        </w:rPr>
        <w:t xml:space="preserve">VILA FENIKS d.o.o., OIB:73784596482 sa sjedištem u </w:t>
      </w:r>
      <w:r w:rsidR="00B56899">
        <w:rPr>
          <w:szCs w:val="24"/>
        </w:rPr>
        <w:t>Puli, Istarska 16.</w:t>
      </w:r>
    </w:p>
    <w:p w:rsidRDefault="00833DED" w:rsidP="00833DED" w:rsidR="00833DED" w:rsidRPr="004D436D"/>
    <w:p w:rsidRDefault="00833DED" w:rsidP="00833DED" w:rsidR="00833DED" w:rsidRPr="004D436D">
      <w:pPr>
        <w:jc w:val="center"/>
      </w:pPr>
      <w:r w:rsidRPr="004D436D">
        <w:t>Obrazloženje</w:t>
      </w:r>
    </w:p>
    <w:p w:rsidRDefault="00833DED" w:rsidP="00833DED" w:rsidR="00833DED" w:rsidRPr="004D436D">
      <w:pPr>
        <w:jc w:val="both"/>
      </w:pPr>
    </w:p>
    <w:p w:rsidRDefault="00286C18" w:rsidP="00286C18" w:rsidR="00B56899">
      <w:pPr>
        <w:jc w:val="both"/>
      </w:pPr>
      <w:r w:rsidRPr="004D436D">
        <w:tab/>
        <w:t xml:space="preserve">Financijska agencija </w:t>
      </w:r>
      <w:r w:rsidR="00373D9A" w:rsidRPr="004D436D">
        <w:t>29</w:t>
      </w:r>
      <w:r w:rsidR="00C84A03" w:rsidRPr="004D436D">
        <w:t xml:space="preserve">. veljače 2016. </w:t>
      </w:r>
      <w:r w:rsidR="00DD1D7B" w:rsidRPr="004D436D">
        <w:t xml:space="preserve">podnijela </w:t>
      </w:r>
      <w:r w:rsidRPr="004D436D">
        <w:t xml:space="preserve">je Trgovačkom sudu u Pazinu </w:t>
      </w:r>
      <w:r w:rsidR="00DD1D7B" w:rsidRPr="004D436D">
        <w:t>zahtjev za provedbu skraćenoga stečajnog postupka nad uvodno označenim dužnikom na temelju čl. 4</w:t>
      </w:r>
      <w:r w:rsidR="00373D9A" w:rsidRPr="004D436D">
        <w:t xml:space="preserve">29. </w:t>
      </w:r>
      <w:r w:rsidR="00DD1D7B" w:rsidRPr="004D436D">
        <w:t>st. 1. Stečajnog zakona (Narodne novine broj 71/15, dalj</w:t>
      </w:r>
      <w:r w:rsidR="00373D9A" w:rsidRPr="004D436D">
        <w:t>e: SZ) navodeći da isti na dan 2</w:t>
      </w:r>
      <w:r w:rsidRPr="004D436D">
        <w:t xml:space="preserve">1. ožujka 2016. </w:t>
      </w:r>
      <w:r w:rsidR="00DD1D7B" w:rsidRPr="004D436D">
        <w:t xml:space="preserve">u Očevidniku redoslijeda osnova za plaćanje ima evidentirane neizvršene osnove za plaćanje u neprekinutom razdoblju od </w:t>
      </w:r>
      <w:r w:rsidR="00373D9A" w:rsidRPr="004D436D">
        <w:t>120</w:t>
      </w:r>
      <w:r w:rsidR="00DD1D7B" w:rsidRPr="004D436D">
        <w:t xml:space="preserve"> dana u iznosu od </w:t>
      </w:r>
      <w:r w:rsidRPr="004D436D">
        <w:t xml:space="preserve">32.499,26 </w:t>
      </w:r>
      <w:r w:rsidR="00DD1D7B" w:rsidRPr="004D436D">
        <w:t xml:space="preserve">kn te da nema zaposlenih.  </w:t>
      </w:r>
    </w:p>
    <w:p w:rsidRDefault="00286C18" w:rsidP="00333E8C" w:rsidR="00FF51E0" w:rsidRPr="004D436D">
      <w:pPr>
        <w:ind w:firstLine="708"/>
        <w:jc w:val="both"/>
      </w:pPr>
      <w:r w:rsidRPr="004D436D"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>
        <w:t>T</w:t>
      </w:r>
      <w:r w:rsidRPr="004D436D">
        <w:t xml:space="preserve">rgovački sud u Zadru, </w:t>
      </w:r>
    </w:p>
    <w:p w:rsidRDefault="00373D9A" w:rsidP="00333E8C" w:rsidR="00373D9A" w:rsidRPr="004D436D">
      <w:pPr>
        <w:ind w:firstLine="708"/>
        <w:jc w:val="both"/>
      </w:pPr>
      <w:r w:rsidRPr="004D436D">
        <w:t xml:space="preserve">Podneskom </w:t>
      </w:r>
      <w:r w:rsidR="00CC7C3B" w:rsidRPr="004D436D">
        <w:t>od</w:t>
      </w:r>
      <w:r w:rsidR="00B27E81" w:rsidRPr="004D436D">
        <w:t xml:space="preserve"> </w:t>
      </w:r>
      <w:r w:rsidR="00286C18" w:rsidRPr="004D436D">
        <w:t xml:space="preserve">1. lipnja </w:t>
      </w:r>
      <w:r w:rsidRPr="004D436D">
        <w:t xml:space="preserve">2016. dužnik je </w:t>
      </w:r>
      <w:r w:rsidR="00333E8C" w:rsidRPr="004D436D">
        <w:t xml:space="preserve">obavijestio </w:t>
      </w:r>
      <w:r w:rsidR="004D436D" w:rsidRPr="004D436D">
        <w:t xml:space="preserve">ovaj </w:t>
      </w:r>
      <w:r w:rsidRPr="004D436D">
        <w:t xml:space="preserve">Sud kako je </w:t>
      </w:r>
      <w:r w:rsidR="004D436D" w:rsidRPr="004D436D">
        <w:t xml:space="preserve">u međuvremenu podmirio sve svoje dospjele tražbine te da mu je žiro račun deblokiran, a što da i proizlazi iz Potvrde FINA-e, Pula od 27. svibnja 2016. Slijedom navedenog predložio </w:t>
      </w:r>
      <w:r w:rsidR="00333E8C">
        <w:t xml:space="preserve">je </w:t>
      </w:r>
      <w:r w:rsidR="004D436D" w:rsidRPr="004D436D">
        <w:t xml:space="preserve">da naslovni sud odbije prijedlog za otvaranje stečajnog postupka nad istim. </w:t>
      </w:r>
    </w:p>
    <w:p w:rsidRDefault="004D436D" w:rsidP="004D436D" w:rsidR="00FF51E0" w:rsidRPr="004D436D">
      <w:pPr>
        <w:ind w:firstLine="708"/>
        <w:jc w:val="both"/>
      </w:pPr>
      <w:r w:rsidRPr="004D436D">
        <w:t xml:space="preserve">Pregledom priložene Potvrde FINA-e, Pula o blokadi računa i novčanih sredstava ovršenika proizlazi da isti na dan 27. svibnja 2016.  (datum izdavanja potvrde) na računima i novčanim sredstvima ime evidentirano 0 dana neprekidne blokade, odnosno 132 dana blokade u prethodnih 6 mjeseci zbog nepodmirenih osnovan za plaćanje evidentiranih u Očevidniku redoslijeda za plaćanje. Nepodmirene obveze na dan izdavanja potvrde da iznose 0,00 kn. </w:t>
      </w:r>
    </w:p>
    <w:p w:rsidRDefault="00DD1D7B" w:rsidP="00FF51E0" w:rsidR="00FF51E0" w:rsidRPr="004D436D">
      <w:pPr>
        <w:ind w:firstLine="708"/>
        <w:jc w:val="both"/>
      </w:pPr>
      <w:r w:rsidRPr="004D436D">
        <w:t xml:space="preserve">Odredbom čl. 428. SZ-a </w:t>
      </w:r>
      <w:r w:rsidR="00FF51E0" w:rsidRPr="004D436D">
        <w:t>propisano</w:t>
      </w:r>
      <w:r w:rsidRPr="004D436D">
        <w:t xml:space="preserve"> je da će sud provesti skraćeni stečajni pos</w:t>
      </w:r>
      <w:r w:rsidR="00FF51E0" w:rsidRPr="004D436D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4D436D">
      <w:pPr>
        <w:jc w:val="both"/>
      </w:pPr>
      <w:r w:rsidRPr="004D436D">
        <w:lastRenderedPageBreak/>
        <w:tab/>
      </w:r>
      <w:r w:rsidR="00333E8C">
        <w:t xml:space="preserve">Budući da dužnik u </w:t>
      </w:r>
      <w:r w:rsidR="00333E8C" w:rsidRPr="004D436D">
        <w:t xml:space="preserve">Očevidniku redoslijeda osnova za plaćanje </w:t>
      </w:r>
      <w:r w:rsidR="00333E8C">
        <w:t>nema e</w:t>
      </w:r>
      <w:r w:rsidR="00333E8C" w:rsidRPr="004D436D">
        <w:t>videntirane neizvršene osnove za plaćanje u neprekinutom razdoblju od 120 dana</w:t>
      </w:r>
      <w:r w:rsidR="00333E8C">
        <w:t xml:space="preserve">, to je za zaključiti da se </w:t>
      </w:r>
      <w:r w:rsidRPr="004D436D">
        <w:t xml:space="preserve"> u konkretnom slučaju n</w:t>
      </w:r>
      <w:r w:rsidR="00333E8C">
        <w:t xml:space="preserve">isu ispunile </w:t>
      </w:r>
      <w:r w:rsidR="00580B8F" w:rsidRPr="004D436D">
        <w:t xml:space="preserve"> kumulativno određen</w:t>
      </w:r>
      <w:r w:rsidR="00333E8C">
        <w:t>e</w:t>
      </w:r>
      <w:r w:rsidR="00580B8F" w:rsidRPr="004D436D">
        <w:t xml:space="preserve"> pretpostavk</w:t>
      </w:r>
      <w:r w:rsidR="00333E8C">
        <w:t>e</w:t>
      </w:r>
      <w:r w:rsidRPr="004D436D">
        <w:t xml:space="preserve"> iz članka 4</w:t>
      </w:r>
      <w:r w:rsidR="00333E8C">
        <w:t xml:space="preserve">28. stavka 1. podstavka 2. SZ-a, slijedom čega je </w:t>
      </w:r>
      <w:r w:rsidRPr="004D436D">
        <w:t xml:space="preserve">odlučeno kao u izreci rješenja. </w:t>
      </w:r>
    </w:p>
    <w:p w:rsidRDefault="00833DED" w:rsidP="00833DED" w:rsidR="00833DED" w:rsidRPr="004D436D">
      <w:pPr>
        <w:jc w:val="both"/>
      </w:pPr>
    </w:p>
    <w:p w:rsidRDefault="00833DED" w:rsidP="004D436D" w:rsidR="00833DED" w:rsidRPr="004D436D">
      <w:pPr>
        <w:ind w:left="705"/>
        <w:jc w:val="center"/>
      </w:pPr>
      <w:r w:rsidRPr="004D436D">
        <w:t xml:space="preserve">U Zadru </w:t>
      </w:r>
      <w:r w:rsidR="004D436D">
        <w:t>6</w:t>
      </w:r>
      <w:r w:rsidR="004D436D" w:rsidRPr="004D436D">
        <w:t xml:space="preserve">. lipnja </w:t>
      </w:r>
      <w:r w:rsidR="00FF51E0" w:rsidRPr="004D436D">
        <w:t xml:space="preserve">2016. </w:t>
      </w:r>
    </w:p>
    <w:p w:rsidRDefault="00290218" w:rsidP="00650A68" w:rsidR="004D436D">
      <w:pPr>
        <w:tabs>
          <w:tab w:pos="0" w:val="left"/>
        </w:tabs>
        <w:jc w:val="right"/>
      </w:pPr>
      <w:r w:rsidRPr="004D436D">
        <w:tab/>
      </w:r>
      <w:r w:rsidR="004D436D">
        <w:tab/>
      </w:r>
      <w:r w:rsidR="004D436D">
        <w:tab/>
      </w:r>
      <w:r w:rsidR="004D436D">
        <w:tab/>
      </w:r>
      <w:r w:rsidR="004D436D">
        <w:tab/>
      </w:r>
      <w:r w:rsidR="004D436D">
        <w:tab/>
        <w:t xml:space="preserve">     </w:t>
      </w:r>
      <w:r w:rsidR="004D436D" w:rsidRPr="004D436D">
        <w:t>Sutkinja</w:t>
      </w:r>
    </w:p>
    <w:p w:rsidRDefault="00C84A03" w:rsidP="00650A68" w:rsidR="00833DED" w:rsidRPr="004D436D">
      <w:pPr>
        <w:tabs>
          <w:tab w:pos="0" w:val="left"/>
        </w:tabs>
        <w:jc w:val="right"/>
      </w:pPr>
      <w:r w:rsidRPr="004D436D">
        <w:t>Ana Markač</w:t>
      </w:r>
    </w:p>
    <w:p w:rsidRDefault="00833DED" w:rsidP="00833DED" w:rsidR="00833DED" w:rsidRPr="004D436D">
      <w:pPr>
        <w:tabs>
          <w:tab w:pos="0" w:val="left"/>
        </w:tabs>
      </w:pPr>
    </w:p>
    <w:p w:rsidRDefault="00833DED" w:rsidP="003E44D7" w:rsidR="00290218" w:rsidRPr="004D436D">
      <w:pPr>
        <w:tabs>
          <w:tab w:pos="0" w:val="left"/>
        </w:tabs>
      </w:pPr>
      <w:r w:rsidRPr="004D436D">
        <w:tab/>
      </w:r>
    </w:p>
    <w:p w:rsidRDefault="004D436D" w:rsidP="003E44D7" w:rsidR="004D436D">
      <w:pPr>
        <w:tabs>
          <w:tab w:pos="0" w:val="left"/>
        </w:tabs>
      </w:pPr>
    </w:p>
    <w:p w:rsidRDefault="004D436D" w:rsidP="003E44D7" w:rsidR="004D436D">
      <w:pPr>
        <w:tabs>
          <w:tab w:pos="0" w:val="left"/>
        </w:tabs>
      </w:pPr>
    </w:p>
    <w:p w:rsidRDefault="00833DED" w:rsidP="003E44D7" w:rsidR="00833DED" w:rsidRPr="004D436D">
      <w:pPr>
        <w:tabs>
          <w:tab w:pos="0" w:val="left"/>
        </w:tabs>
      </w:pPr>
      <w:r w:rsidRPr="004D436D">
        <w:t xml:space="preserve">UPUTA O PRAVNOM LIJEKU: </w:t>
      </w:r>
    </w:p>
    <w:p w:rsidRDefault="00C67208" w:rsidP="00C84A03" w:rsidR="00C67208" w:rsidRPr="004D436D">
      <w:pPr>
        <w:tabs>
          <w:tab w:pos="4438" w:val="left"/>
        </w:tabs>
        <w:jc w:val="both"/>
      </w:pPr>
      <w:r w:rsidRPr="004D436D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4D436D">
        <w:t xml:space="preserve">2 (sva) istovjetna </w:t>
      </w:r>
      <w:r w:rsidRPr="004D436D">
        <w:t xml:space="preserve">primjerka, a o istoj odlučuje Visoki trgovački sud Republike Hrvatske. </w:t>
      </w:r>
    </w:p>
    <w:p w:rsidRDefault="00C67208" w:rsidP="00C67208" w:rsidR="00C67208" w:rsidRPr="004D436D">
      <w:pPr>
        <w:tabs>
          <w:tab w:pos="4438" w:val="left"/>
        </w:tabs>
        <w:jc w:val="both"/>
      </w:pPr>
    </w:p>
    <w:p w:rsidRDefault="003E44D7" w:rsidP="00C84A03" w:rsidR="003E44D7" w:rsidRPr="004D436D"/>
    <w:p w:rsidRDefault="00373D9A" w:rsidP="00C84A03" w:rsidR="00373D9A" w:rsidRPr="004D436D"/>
    <w:p w:rsidRDefault="00833DED" w:rsidP="00C84A03" w:rsidR="00833DED" w:rsidRPr="004D436D">
      <w:r w:rsidRPr="004D436D">
        <w:t xml:space="preserve">Dostaviti: </w:t>
      </w:r>
    </w:p>
    <w:p w:rsidRDefault="00833DED" w:rsidP="004D436D" w:rsidR="00833DED" w:rsidRPr="004D436D">
      <w:pPr>
        <w:numPr>
          <w:ilvl w:val="0"/>
          <w:numId w:val="1"/>
        </w:numPr>
      </w:pPr>
      <w:r w:rsidRPr="004D436D">
        <w:t xml:space="preserve">podnositeljici zahtjeva </w:t>
      </w:r>
    </w:p>
    <w:p w:rsidRDefault="00C67208" w:rsidP="00833DED" w:rsidR="004D436D" w:rsidRPr="004D436D">
      <w:pPr>
        <w:numPr>
          <w:ilvl w:val="0"/>
          <w:numId w:val="1"/>
        </w:numPr>
      </w:pPr>
      <w:r w:rsidRPr="004D436D">
        <w:t xml:space="preserve">dužniku </w:t>
      </w:r>
    </w:p>
    <w:p w:rsidRDefault="00833DED" w:rsidP="00833DED" w:rsidR="00833DED" w:rsidRPr="004D436D">
      <w:pPr>
        <w:numPr>
          <w:ilvl w:val="0"/>
          <w:numId w:val="1"/>
        </w:numPr>
      </w:pPr>
      <w:r w:rsidRPr="004D436D">
        <w:t>e-</w:t>
      </w:r>
      <w:r w:rsidR="00C67208" w:rsidRPr="004D436D">
        <w:t>Oglasne ploče suda</w:t>
      </w:r>
    </w:p>
    <w:p w:rsidRDefault="003E44D7" w:rsidP="003E44D7" w:rsidR="00BC586F" w:rsidRPr="004D436D">
      <w:pPr>
        <w:numPr>
          <w:ilvl w:val="0"/>
          <w:numId w:val="1"/>
        </w:numPr>
      </w:pPr>
      <w:r w:rsidRPr="004D436D">
        <w:t>u spis.</w:t>
      </w:r>
    </w:p>
    <w:sectPr w:rsidSect="004D436D" w:rsidR="00BC586F" w:rsidRPr="004D436D">
      <w:headerReference w:type="default" r:id="rId10"/>
      <w:headerReference w:type="first" r:id="rId11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4D436D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00678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="004D436D">
      <w:rPr>
        <w:sz w:val="22"/>
        <w:szCs w:val="22"/>
      </w:rPr>
      <w:t>Poslovni broj 2</w:t>
    </w:r>
    <w:r w:rsidRPr="00C84A03">
      <w:rPr>
        <w:sz w:val="22"/>
        <w:szCs w:val="22"/>
      </w:rPr>
      <w:t xml:space="preserve"> St-</w:t>
    </w:r>
    <w:r w:rsidR="004D436D">
      <w:rPr>
        <w:sz w:val="22"/>
        <w:szCs w:val="22"/>
      </w:rPr>
      <w:t>614/16-5</w:t>
    </w:r>
  </w:p>
  <w:p w:rsidRDefault="00B00678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D810BF">
      <w:rPr>
        <w:sz w:val="22"/>
        <w:szCs w:val="22"/>
      </w:rPr>
      <w:t>Poslovni broj: 2 St-614/16-5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26675B"/>
    <w:rsid w:val="00286C18"/>
    <w:rsid w:val="00290218"/>
    <w:rsid w:val="003230A5"/>
    <w:rsid w:val="00333E8C"/>
    <w:rsid w:val="00373D9A"/>
    <w:rsid w:val="003E44D7"/>
    <w:rsid w:val="004447DD"/>
    <w:rsid w:val="004D436D"/>
    <w:rsid w:val="00580B8F"/>
    <w:rsid w:val="005F1516"/>
    <w:rsid w:val="006315D3"/>
    <w:rsid w:val="0064713E"/>
    <w:rsid w:val="00650A68"/>
    <w:rsid w:val="007B1670"/>
    <w:rsid w:val="00833DED"/>
    <w:rsid w:val="009414A5"/>
    <w:rsid w:val="00B00678"/>
    <w:rsid w:val="00B27E81"/>
    <w:rsid w:val="00B56899"/>
    <w:rsid w:val="00BC586F"/>
    <w:rsid w:val="00C67208"/>
    <w:rsid w:val="00C84A03"/>
    <w:rsid w:val="00CC7C3B"/>
    <w:rsid w:val="00CE5A69"/>
    <w:rsid w:val="00D810BF"/>
    <w:rsid w:val="00D95617"/>
    <w:rsid w:val="00DD1D7B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St-614/2016</izvorni_sadrzaj>
    <derivirana_varijabla naziv="DomainObject.Predmet.OznakaBroj_1">St-614/2016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FENIKS d.o.o. PULA</izvorni_sadrzaj>
    <derivirana_varijabla naziv="DomainObject.Predmet.ProtustrankaFormated_1">  VILLA FENIKS d.o.o. PULA</derivirana_varijabla>
  </DomainObject.Predmet.ProtustrankaFormated>
  <DomainObject.Predmet.ProtustrankaFormatedOIB>
    <izvorni_sadrzaj>  VILLA FENIKS d.o.o. PULA, OIB 73784596482</izvorni_sadrzaj>
    <derivirana_varijabla naziv="DomainObject.Predmet.ProtustrankaFormatedOIB_1">  VILLA FENIKS d.o.o. PULA, OIB 73784596482</derivirana_varijabla>
  </DomainObject.Predmet.ProtustrankaFormatedOIB>
  <DomainObject.Predmet.ProtustrankaFormatedWithAdress>
    <izvorni_sadrzaj> VILLA FENIKS d.o.o. PULA, Istarska 16, 52100 Pula</izvorni_sadrzaj>
    <derivirana_varijabla naziv="DomainObject.Predmet.ProtustrankaFormatedWithAdress_1"> VILLA FENIKS d.o.o. PULA, Istarska 16, 52100 Pula</derivirana_varijabla>
  </DomainObject.Predmet.ProtustrankaFormatedWithAdress>
  <DomainObject.Predmet.ProtustrankaFormatedWithAdressOIB>
    <izvorni_sadrzaj> VILLA FENIKS d.o.o. PULA, OIB 73784596482, Istarska 16, 52100 Pula</izvorni_sadrzaj>
    <derivirana_varijabla naziv="DomainObject.Predmet.ProtustrankaFormatedWithAdressOIB_1"> VILLA FENIKS d.o.o. PULA, OIB 73784596482, Istarska 16, 52100 Pula</derivirana_varijabla>
  </DomainObject.Predmet.ProtustrankaFormatedWithAdressOIB>
  <DomainObject.Predmet.ProtustrankaWithAdress>
    <izvorni_sadrzaj>VILLA FENIKS d.o.o. PULA Istarska 16, 52100 Pula</izvorni_sadrzaj>
    <derivirana_varijabla naziv="DomainObject.Predmet.ProtustrankaWithAdress_1">VILLA FENIKS d.o.o. PULA Istarska 16, 52100 Pula</derivirana_varijabla>
  </DomainObject.Predmet.ProtustrankaWithAdress>
  <DomainObject.Predmet.ProtustrankaWithAdressOIB>
    <izvorni_sadrzaj>VILLA FENIKS d.o.o. PULA, OIB 73784596482, Istarska 16, 52100 Pula</izvorni_sadrzaj>
    <derivirana_varijabla naziv="DomainObject.Predmet.ProtustrankaWithAdressOIB_1">VILLA FENIKS d.o.o. PULA, OIB 73784596482, Istarska 16, 52100 Pula</derivirana_varijabla>
  </DomainObject.Predmet.ProtustrankaWithAdressOIB>
  <DomainObject.Predmet.ProtustrankaNazivFormated>
    <izvorni_sadrzaj>VILLA FENIKS d.o.o. PULA</izvorni_sadrzaj>
    <derivirana_varijabla naziv="DomainObject.Predmet.ProtustrankaNazivFormated_1">VILLA FENIKS d.o.o. PULA</derivirana_varijabla>
  </DomainObject.Predmet.ProtustrankaNazivFormated>
  <DomainObject.Predmet.ProtustrankaNazivFormatedOIB>
    <izvorni_sadrzaj>VILLA FENIKS d.o.o. PULA, OIB 73784596482</izvorni_sadrzaj>
    <derivirana_varijabla naziv="DomainObject.Predmet.ProtustrankaNazivFormatedOIB_1">VILLA FENIKS d.o.o. PULA, OIB 73784596482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VILLA FENIKS d.o.o. PULA</item>
    </izvorni_sadrzaj>
    <derivirana_varijabla naziv="DomainObject.Predmet.ProtuStrankaListFormated_1">
      <item>VILLA FENIKS d.o.o. PULA</item>
    </derivirana_varijabla>
  </DomainObject.Predmet.ProtuStrankaListFormated>
  <DomainObject.Predmet.ProtuStrankaListFormatedOIB>
    <izvorni_sadrzaj>
      <item>VILLA FENIKS d.o.o. PULA, OIB 73784596482</item>
    </izvorni_sadrzaj>
    <derivirana_varijabla naziv="DomainObject.Predmet.ProtuStrankaListFormatedOIB_1">
      <item>VILLA FENIKS d.o.o. PULA, OIB 73784596482</item>
    </derivirana_varijabla>
  </DomainObject.Predmet.ProtuStrankaListFormatedOIB>
  <DomainObject.Predmet.ProtuStrankaListFormatedWithAdress>
    <izvorni_sadrzaj>
      <item>VILLA FENIKS d.o.o. PULA, Istarska 16, 52100 Pula</item>
    </izvorni_sadrzaj>
    <derivirana_varijabla naziv="DomainObject.Predmet.ProtuStrankaListFormatedWithAdress_1">
      <item>VILLA FENIKS d.o.o. PULA, Istarska 16, 52100 Pula</item>
    </derivirana_varijabla>
  </DomainObject.Predmet.ProtuStrankaListFormatedWithAdress>
  <DomainObject.Predmet.ProtuStrankaListFormatedWithAdressOIB>
    <izvorni_sadrzaj>
      <item>VILLA FENIKS d.o.o. PULA, OIB 73784596482, Istarska 16, 52100 Pula</item>
    </izvorni_sadrzaj>
    <derivirana_varijabla naziv="DomainObject.Predmet.ProtuStrankaListFormatedWithAdressOIB_1">
      <item>VILLA FENIKS d.o.o. PULA, OIB 73784596482, Istarska 16, 52100 Pula</item>
    </derivirana_varijabla>
  </DomainObject.Predmet.ProtuStrankaListFormatedWithAdressOIB>
  <DomainObject.Predmet.ProtuStrankaListNazivFormated>
    <izvorni_sadrzaj>
      <item>VILLA FENIKS d.o.o. PULA</item>
    </izvorni_sadrzaj>
    <derivirana_varijabla naziv="DomainObject.Predmet.ProtuStrankaListNazivFormated_1">
      <item>VILLA FENIKS d.o.o. PULA</item>
    </derivirana_varijabla>
  </DomainObject.Predmet.ProtuStrankaListNazivFormated>
  <DomainObject.Predmet.ProtuStrankaListNazivFormatedOIB>
    <izvorni_sadrzaj>
      <item>VILLA FENIKS d.o.o. PULA, OIB 73784596482</item>
    </izvorni_sadrzaj>
    <derivirana_varijabla naziv="DomainObject.Predmet.ProtuStrankaListNazivFormatedOIB_1">
      <item>VILLA FENIKS d.o.o. PULA, OIB 73784596482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VILLA FENIKS d.o.o. PULA</izvorni_sadrzaj>
    <derivirana_varijabla naziv="DomainObject.Predmet.ProtustrankaIDrugi_1">VILLA FENIKS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VILLA FENIKS d.o.o. PULA, OIB 73784596482, Istarska 16, 52100 Pula</izvorni_sadrzaj>
    <derivirana_varijabla naziv="DomainObject.Predmet.ProtustrankaIDrugiAdressOIB_1">VILLA FENIKS d.o.o. PULA, OIB 73784596482, Istarska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FENIKS d.o.o. PULA</item>
      <item>FINANCIJSKA AGENCIJA, RC RIJEKA, PODRUŽNICA PULA, PULA</item>
    </izvorni_sadrzaj>
    <derivirana_varijabla naziv="DomainObject.Predmet.SudioniciListNaziv_1">
      <item>VILLA FENIKS d.o.o. PULA</item>
      <item>FINANCIJSKA AGENCIJA, RC RIJEKA, PODRUŽNICA PULA, PULA</item>
    </derivirana_varijabla>
  </DomainObject.Predmet.SudioniciListNaziv>
  <DomainObject.Predmet.SudioniciListAdressOIB>
    <izvorni_sadrzaj>
      <item>VILLA FENIKS d.o.o. PULA, OIB 73784596482, Istarska 16,52100 Pula</item>
      <item>FINANCIJSKA AGENCIJA, RC RIJEKA, PODRUŽNICA PULA, PULA, OIB 85821130368, Giardini 5,52100 Pula</item>
    </izvorni_sadrzaj>
    <derivirana_varijabla naziv="DomainObject.Predmet.SudioniciListAdressOIB_1">
      <item>VILLA FENIKS d.o.o. PULA, OIB 73784596482, Istarska 16,52100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73784596482</item>
    </izvorni_sadrzaj>
    <derivirana_varijabla naziv="DomainObject.Predmet.SudioniciListNazivOIB_1">
      <item>, OIB 85821130368</item>
      <item>, OIB 73784596482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EF801-CB40-4A1A-A4DC-29BAF7E1FA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2910</properties:Characters>
  <properties:Lines>76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2016-06-03T12:43:00Z</dcterms:created>
  <dc:creator>Tina Grgas</dc:creator>
  <cp:lastModifiedBy>Merlina Klišmanić</cp:lastModifiedBy>
  <cp:lastPrinted>2016-06-03T13:08:00Z</cp:lastPrinted>
  <dcterms:modified xmlns:xsi="http://www.w3.org/2001/XMLSchema-instance" xsi:type="dcterms:W3CDTF">2016-06-06T08:06:00Z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