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9312" w14:paraId="ae09312" w:rsidRDefault="00B950E0" w:rsidP="00B950E0" w:rsidR="00B950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AB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NORMAL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Zambratija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Zlatna ulica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50E0">
        <w:rPr>
          <w:rFonts w:cs="Times New Roman" w:eastAsia="Times New Roman"/>
          <w:szCs w:val="24"/>
          <w:lang w:eastAsia="hr-HR"/>
        </w:rPr>
        <w:t>16269725264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50E0">
        <w:rPr>
          <w:rFonts w:cs="Times New Roman" w:eastAsia="Times New Roman"/>
          <w:szCs w:val="24"/>
          <w:lang w:eastAsia="hr-HR"/>
        </w:rPr>
        <w:t>080532444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B950E0" w:rsidP="00B950E0" w:rsidR="00B950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0E0" w:rsidP="00B950E0" w:rsidR="00B950E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950E0" w:rsidP="00B950E0" w:rsidR="00B950E0">
      <w:pPr>
        <w:ind w:firstLine="708"/>
        <w:rPr>
          <w:szCs w:val="24"/>
        </w:rPr>
      </w:pPr>
    </w:p>
    <w:p w:rsidRDefault="00B950E0" w:rsidP="00B950E0" w:rsidR="00B950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proofErr w:type="spellStart"/>
      <w:r>
        <w:rPr>
          <w:rFonts w:cs="Times New Roman" w:eastAsia="Times New Roman"/>
          <w:szCs w:val="24"/>
          <w:lang w:eastAsia="hr-HR"/>
        </w:rPr>
        <w:t>AB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NORMAL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Zambratija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Zlatna ulica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50E0">
        <w:rPr>
          <w:rFonts w:cs="Times New Roman" w:eastAsia="Times New Roman"/>
          <w:szCs w:val="24"/>
          <w:lang w:eastAsia="hr-HR"/>
        </w:rPr>
        <w:t>16269725264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50E0">
        <w:rPr>
          <w:rFonts w:cs="Times New Roman" w:eastAsia="Times New Roman"/>
          <w:szCs w:val="24"/>
          <w:lang w:eastAsia="hr-HR"/>
        </w:rPr>
        <w:t>080532444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950E0" w:rsidP="00B950E0" w:rsidR="00B950E0">
      <w:pPr>
        <w:ind w:firstLine="708"/>
        <w:rPr>
          <w:szCs w:val="24"/>
        </w:rPr>
      </w:pPr>
    </w:p>
    <w:p w:rsidRDefault="00B950E0" w:rsidP="00B950E0" w:rsidR="00B950E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 xml:space="preserve">. svibnja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 xml:space="preserve">. iznosio </w:t>
      </w:r>
      <w:proofErr w:type="spellStart"/>
      <w:r>
        <w:rPr>
          <w:szCs w:val="24"/>
        </w:rPr>
        <w:t>5.377</w:t>
      </w:r>
      <w:proofErr w:type="spellEnd"/>
      <w:r>
        <w:rPr>
          <w:szCs w:val="24"/>
        </w:rPr>
        <w:t>,</w:t>
      </w:r>
      <w:proofErr w:type="spellStart"/>
      <w:r>
        <w:rPr>
          <w:szCs w:val="24"/>
        </w:rPr>
        <w:t>88</w:t>
      </w:r>
      <w:proofErr w:type="spellEnd"/>
      <w:r>
        <w:rPr>
          <w:szCs w:val="24"/>
        </w:rPr>
        <w:t xml:space="preserve"> kn.</w:t>
      </w:r>
    </w:p>
    <w:p w:rsidRDefault="00B950E0" w:rsidP="00B950E0" w:rsidR="00B950E0">
      <w:pPr>
        <w:rPr>
          <w:szCs w:val="24"/>
        </w:rPr>
      </w:pPr>
    </w:p>
    <w:p w:rsidRDefault="00B950E0" w:rsidP="00B950E0" w:rsidR="00B950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dužnika,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B950E0" w:rsidP="00B950E0" w:rsidR="00B950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0E0" w:rsidP="00B950E0" w:rsidR="00B950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298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298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B950E0" w:rsidP="00B950E0" w:rsidR="00B950E0">
      <w:pPr>
        <w:ind w:firstLine="708"/>
        <w:rPr>
          <w:szCs w:val="24"/>
        </w:rPr>
      </w:pPr>
    </w:p>
    <w:p w:rsidRDefault="00B950E0" w:rsidP="00B950E0" w:rsidR="00B950E0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50E0" w:rsidP="00B950E0" w:rsidR="00B950E0">
      <w:pPr>
        <w:ind w:firstLine="708"/>
        <w:rPr>
          <w:szCs w:val="24"/>
        </w:rPr>
      </w:pPr>
    </w:p>
    <w:p w:rsidRDefault="00B950E0" w:rsidP="00B950E0" w:rsidR="00B950E0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>
        <w:rPr>
          <w:szCs w:val="24"/>
        </w:rPr>
        <w:t>24</w:t>
      </w:r>
      <w:proofErr w:type="spellEnd"/>
      <w:r>
        <w:rPr>
          <w:szCs w:val="24"/>
        </w:rPr>
        <w:t xml:space="preserve">. svibnja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B950E0" w:rsidP="00B950E0" w:rsidR="00B950E0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950E0" w:rsidP="00B950E0" w:rsidR="00B950E0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626E1C">
        <w:rPr>
          <w:szCs w:val="24"/>
        </w:rPr>
        <w:t>, v.r.</w:t>
      </w:r>
    </w:p>
    <w:p w:rsidRDefault="00B950E0" w:rsidP="00B950E0" w:rsidR="00B950E0">
      <w:pPr>
        <w:rPr>
          <w:szCs w:val="24"/>
        </w:rPr>
      </w:pPr>
      <w:r>
        <w:rPr>
          <w:szCs w:val="24"/>
        </w:rPr>
        <w:t>DNA:</w:t>
      </w:r>
    </w:p>
    <w:p w:rsidRDefault="00B950E0" w:rsidP="00B950E0" w:rsidR="00FB08D1" w:rsidRPr="00B950E0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FB08D1" w:rsidRPr="00B95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1D1" w:rsidR="00BD1F03">
      <w:r>
        <w:separator/>
      </w:r>
    </w:p>
  </w:endnote>
  <w:endnote w:id="0" w:type="continuationSeparator">
    <w:p w:rsidRDefault="00B501D1" w:rsidR="00BD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R="00B50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R="00B501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R="00B50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1D1" w:rsidR="00BD1F03">
      <w:r>
        <w:separator/>
      </w:r>
    </w:p>
  </w:footnote>
  <w:footnote w:id="0" w:type="continuationSeparator">
    <w:p w:rsidRDefault="00B501D1" w:rsidR="00BD1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R="00B50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P="00B950E0" w:rsidR="00B950E0">
    <w:pPr>
      <w:pStyle w:val="Zaglavlje"/>
      <w:jc w:val="right"/>
    </w:pPr>
    <w:proofErr w:type="spellStart"/>
    <w:r>
      <w:t>11</w:t>
    </w:r>
    <w:proofErr w:type="spellEnd"/>
    <w:r>
      <w:t xml:space="preserve"> St-</w:t>
    </w:r>
    <w:proofErr w:type="spellStart"/>
    <w:r>
      <w:t>298</w:t>
    </w:r>
    <w:proofErr w:type="spellEnd"/>
    <w:r w:rsidR="00B950E0">
      <w:t>/</w:t>
    </w:r>
    <w:proofErr w:type="spellStart"/>
    <w:r w:rsidR="00B950E0">
      <w:t>2017</w:t>
    </w:r>
    <w:proofErr w:type="spellEnd"/>
    <w:r w:rsidR="00B950E0"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D1" w:rsidR="00B501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F4E"/>
    <w:rsid w:val="00626E1C"/>
    <w:rsid w:val="00692F4E"/>
    <w:rsid w:val="00723821"/>
    <w:rsid w:val="00B501D1"/>
    <w:rsid w:val="00B950E0"/>
    <w:rsid w:val="00BD1F03"/>
    <w:rsid w:val="00F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0E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0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0E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1D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0E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0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0E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1D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NORMAL d.o.o. ZAMBRATIJA</izvorni_sadrzaj>
    <derivirana_varijabla naziv="DomainObject.Predmet.ProtustrankaFormated_1">  AB NORMAL d.o.o. ZAMBRATIJA</derivirana_varijabla>
  </DomainObject.Predmet.ProtustrankaFormated>
  <DomainObject.Predmet.ProtustrankaFormatedOIB>
    <izvorni_sadrzaj>  AB NORMAL d.o.o. ZAMBRATIJA, OIB 16269725264</izvorni_sadrzaj>
    <derivirana_varijabla naziv="DomainObject.Predmet.ProtustrankaFormatedOIB_1">  AB NORMAL d.o.o. ZAMBRATIJA, OIB 16269725264</derivirana_varijabla>
  </DomainObject.Predmet.ProtustrankaFormatedOIB>
  <DomainObject.Predmet.ProtustrankaFormatedWithAdress>
    <izvorni_sadrzaj> AB NORMAL d.o.o. ZAMBRATIJA, Zlatna ulica 7, 52475 Zambratija</izvorni_sadrzaj>
    <derivirana_varijabla naziv="DomainObject.Predmet.ProtustrankaFormatedWithAdress_1"> AB NORMAL d.o.o. ZAMBRATIJA, Zlatna ulica 7, 52475 Zambratija</derivirana_varijabla>
  </DomainObject.Predmet.ProtustrankaFormatedWithAdress>
  <DomainObject.Predmet.ProtustrankaFormatedWithAdressOIB>
    <izvorni_sadrzaj> AB NORMAL d.o.o. ZAMBRATIJA, OIB 16269725264, Zlatna ulica 7, 52475 Zambratija</izvorni_sadrzaj>
    <derivirana_varijabla naziv="DomainObject.Predmet.ProtustrankaFormatedWithAdressOIB_1"> AB NORMAL d.o.o. ZAMBRATIJA, OIB 16269725264, Zlatna ulica 7, 52475 Zambratija</derivirana_varijabla>
  </DomainObject.Predmet.ProtustrankaFormatedWithAdressOIB>
  <DomainObject.Predmet.ProtustrankaWithAdress>
    <izvorni_sadrzaj>AB NORMAL d.o.o. ZAMBRATIJA Zlatna ulica 7, 52475 Zambratija</izvorni_sadrzaj>
    <derivirana_varijabla naziv="DomainObject.Predmet.ProtustrankaWithAdress_1">AB NORMAL d.o.o. ZAMBRATIJA Zlatna ulica 7, 52475 Zambratija</derivirana_varijabla>
  </DomainObject.Predmet.ProtustrankaWithAdress>
  <DomainObject.Predmet.ProtustrankaWithAdressOIB>
    <izvorni_sadrzaj>AB NORMAL d.o.o. ZAMBRATIJA, OIB 16269725264, Zlatna ulica 7, 52475 Zambratija</izvorni_sadrzaj>
    <derivirana_varijabla naziv="DomainObject.Predmet.ProtustrankaWithAdressOIB_1">AB NORMAL d.o.o. ZAMBRATIJA, OIB 16269725264, Zlatna ulica 7, 52475 Zambratija</derivirana_varijabla>
  </DomainObject.Predmet.ProtustrankaWithAdressOIB>
  <DomainObject.Predmet.ProtustrankaNazivFormated>
    <izvorni_sadrzaj>AB NORMAL d.o.o. ZAMBRATIJA</izvorni_sadrzaj>
    <derivirana_varijabla naziv="DomainObject.Predmet.ProtustrankaNazivFormated_1">AB NORMAL d.o.o. ZAMBRATIJA</derivirana_varijabla>
  </DomainObject.Predmet.ProtustrankaNazivFormated>
  <DomainObject.Predmet.ProtustrankaNazivFormatedOIB>
    <izvorni_sadrzaj>AB NORMAL d.o.o. ZAMBRATIJA, OIB 16269725264</izvorni_sadrzaj>
    <derivirana_varijabla naziv="DomainObject.Predmet.ProtustrankaNazivFormatedOIB_1">AB NORMAL d.o.o. ZAMBRATIJA, OIB 16269725264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 NORMAL d.o.o. ZAMBRATIJA</item>
    </izvorni_sadrzaj>
    <derivirana_varijabla naziv="DomainObject.Predmet.ProtuStrankaListFormated_1">
      <item>AB NORMAL d.o.o. ZAMBRATIJA</item>
    </derivirana_varijabla>
  </DomainObject.Predmet.ProtuStrankaListFormated>
  <DomainObject.Predmet.ProtuStrankaListFormatedOIB>
    <izvorni_sadrzaj>
      <item>AB NORMAL d.o.o. ZAMBRATIJA, OIB 16269725264</item>
    </izvorni_sadrzaj>
    <derivirana_varijabla naziv="DomainObject.Predmet.ProtuStrankaListFormatedOIB_1">
      <item>AB NORMAL d.o.o. ZAMBRATIJA, OIB 16269725264</item>
    </derivirana_varijabla>
  </DomainObject.Predmet.ProtuStrankaListFormatedOIB>
  <DomainObject.Predmet.ProtuStrankaListFormatedWithAdress>
    <izvorni_sadrzaj>
      <item>AB NORMAL d.o.o. ZAMBRATIJA, Zlatna ulica 7, 52475 Zambratija</item>
    </izvorni_sadrzaj>
    <derivirana_varijabla naziv="DomainObject.Predmet.ProtuStrankaListFormatedWithAdress_1">
      <item>AB NORMAL d.o.o. ZAMBRATIJA, Zlatna ulica 7, 52475 Zambratija</item>
    </derivirana_varijabla>
  </DomainObject.Predmet.ProtuStrankaListFormatedWithAdress>
  <DomainObject.Predmet.ProtuStrankaListFormatedWithAdressOIB>
    <izvorni_sadrzaj>
      <item>AB NORMAL d.o.o. ZAMBRATIJA, OIB 16269725264, Zlatna ulica 7, 52475 Zambratija</item>
    </izvorni_sadrzaj>
    <derivirana_varijabla naziv="DomainObject.Predmet.ProtuStrankaListFormatedWithAdressOIB_1">
      <item>AB NORMAL d.o.o. ZAMBRATIJA, OIB 16269725264, Zlatna ulica 7, 52475 Zambratija</item>
    </derivirana_varijabla>
  </DomainObject.Predmet.ProtuStrankaListFormatedWithAdressOIB>
  <DomainObject.Predmet.ProtuStrankaListNazivFormated>
    <izvorni_sadrzaj>
      <item>AB NORMAL d.o.o. ZAMBRATIJA</item>
    </izvorni_sadrzaj>
    <derivirana_varijabla naziv="DomainObject.Predmet.ProtuStrankaListNazivFormated_1">
      <item>AB NORMAL d.o.o. ZAMBRATIJA</item>
    </derivirana_varijabla>
  </DomainObject.Predmet.ProtuStrankaListNazivFormated>
  <DomainObject.Predmet.ProtuStrankaListNazivFormatedOIB>
    <izvorni_sadrzaj>
      <item>AB NORMAL d.o.o. ZAMBRATIJA, OIB 16269725264</item>
    </izvorni_sadrzaj>
    <derivirana_varijabla naziv="DomainObject.Predmet.ProtuStrankaListNazivFormatedOIB_1">
      <item>AB NORMAL d.o.o. ZAMBRATIJA, OIB 16269725264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 NORMAL d.o.o. ZAMBRATIJA</izvorni_sadrzaj>
    <derivirana_varijabla naziv="DomainObject.Predmet.ProtustrankaIDrugi_1">AB NORMAL d.o.o. ZAMBRATIJA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 NORMAL d.o.o. ZAMBRATIJA, OIB 16269725264, Zlatna ulica 7, 52475 Zambratija</izvorni_sadrzaj>
    <derivirana_varijabla naziv="DomainObject.Predmet.ProtustrankaIDrugiAdressOIB_1">AB NORMAL d.o.o. ZAMBRATIJA, OIB 16269725264, Zlatna ulica 7,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 NORMAL d.o.o. ZAMBRATIJA</item>
    </izvorni_sadrzaj>
    <derivirana_varijabla naziv="DomainObject.Predmet.SudioniciListNaziv_1">
      <item>FINANCIJSKA AGENCIJA, RC RIJEKA, PODRUŽNICA PULA, PULA</item>
      <item>AB NORMAL d.o.o. ZAMBRATIJA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 NORMAL d.o.o. ZAMBRATIJA, OIB 16269725264, Zlatna ulica 7,52475 Zambratija</item>
    </izvorni_sadrzaj>
    <derivirana_varijabla naziv="DomainObject.Predmet.SudioniciListAdressOIB_1">
      <item>FINANCIJSKA AGENCIJA, RC RIJEKA, PODRUŽNICA PULA, PULA, OIB 85821130368, Giardini 5,52100 Pula</item>
      <item>AB NORMAL d.o.o. ZAMBRATIJA, OIB 16269725264, Zlatna ulica 7,52475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16269725264</item>
    </izvorni_sadrzaj>
    <derivirana_varijabla naziv="DomainObject.Predmet.SudioniciListNazivOIB_1">
      <item>, OIB 85821130368</item>
      <item>, OIB 16269725264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2625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2017-05-24T10:45:00Z</dcterms:created>
  <dc:creator>Morena Brajuha</dc:creator>
  <cp:lastModifiedBy>Lorena Paris Aničić</cp:lastModifiedBy>
  <cp:lastPrinted>2017-05-24T10:44:00Z</cp:lastPrinted>
  <dcterms:modified xmlns:xsi="http://www.w3.org/2001/XMLSchema-instance" xsi:type="dcterms:W3CDTF">2017-05-24T10:46:00Z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