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2d0a" w14:paraId="e8f2d0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164787">
        <w:rPr>
          <w:szCs w:val="24"/>
        </w:rPr>
        <w:t>5</w:t>
      </w:r>
      <w:r w:rsidR="0090293D">
        <w:rPr>
          <w:szCs w:val="24"/>
        </w:rPr>
        <w:t xml:space="preserve">. </w:t>
      </w:r>
      <w:r w:rsidR="00164787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164787">
        <w:rPr>
          <w:szCs w:val="24"/>
        </w:rPr>
        <w:t xml:space="preserve">NOVI FORMAT </w:t>
      </w:r>
      <w:r w:rsidR="009B665E">
        <w:rPr>
          <w:szCs w:val="24"/>
        </w:rPr>
        <w:t xml:space="preserve">d.o.o., </w:t>
      </w:r>
      <w:r w:rsidR="00164787">
        <w:rPr>
          <w:szCs w:val="24"/>
        </w:rPr>
        <w:t>Brodarica</w:t>
      </w:r>
      <w:r w:rsidR="009B665E">
        <w:rPr>
          <w:szCs w:val="24"/>
        </w:rPr>
        <w:t xml:space="preserve">, </w:t>
      </w:r>
      <w:r w:rsidR="00164787">
        <w:rPr>
          <w:szCs w:val="24"/>
        </w:rPr>
        <w:t xml:space="preserve">Obala </w:t>
      </w:r>
      <w:proofErr w:type="spellStart"/>
      <w:r w:rsidR="00164787">
        <w:rPr>
          <w:szCs w:val="24"/>
        </w:rPr>
        <w:t>Maratuša</w:t>
      </w:r>
      <w:proofErr w:type="spellEnd"/>
      <w:r w:rsidR="00164787">
        <w:rPr>
          <w:szCs w:val="24"/>
        </w:rPr>
        <w:t xml:space="preserve"> 82</w:t>
      </w:r>
      <w:r w:rsidR="0090293D">
        <w:t>,</w:t>
      </w:r>
      <w:r>
        <w:t xml:space="preserve"> OIB:</w:t>
      </w:r>
      <w:r w:rsidR="00F75858">
        <w:t xml:space="preserve"> </w:t>
      </w:r>
      <w:r w:rsidR="00164787">
        <w:t>33166103828</w:t>
      </w:r>
      <w:r w:rsidR="0090293D">
        <w:rPr>
          <w:szCs w:val="24"/>
        </w:rPr>
        <w:t xml:space="preserve">, </w:t>
      </w:r>
      <w:r w:rsidR="00145795">
        <w:rPr>
          <w:szCs w:val="24"/>
        </w:rPr>
        <w:t>1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64787">
      <w:rPr>
        <w:rFonts w:cs="Times New Roman" w:eastAsia="Times New Roman" w:hAnsi="Times New Roman" w:ascii="Times New Roman"/>
        <w:sz w:val="24"/>
        <w:szCs w:val="24"/>
        <w:lang w:eastAsia="hr-HR"/>
      </w:rPr>
      <w:t>1034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8023C"/>
    <w:rsid w:val="005A1FA0"/>
    <w:rsid w:val="006F6AED"/>
    <w:rsid w:val="00705AA6"/>
    <w:rsid w:val="00850DC5"/>
    <w:rsid w:val="00901178"/>
    <w:rsid w:val="0090293D"/>
    <w:rsid w:val="009B665E"/>
    <w:rsid w:val="00A579E3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F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1FA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1F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1F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FORMAT d.o.o. za nove medije</izvorni_sadrzaj>
    <derivirana_varijabla naziv="DomainObject.Predmet.ProtustrankaFormated_1">  NOVI FORMAT d.o.o. za nove medije</derivirana_varijabla>
  </DomainObject.Predmet.ProtustrankaFormated>
  <DomainObject.Predmet.ProtustrankaFormatedOIB>
    <izvorni_sadrzaj>  NOVI FORMAT d.o.o. za nove medije, OIB 33166103828</izvorni_sadrzaj>
    <derivirana_varijabla naziv="DomainObject.Predmet.ProtustrankaFormatedOIB_1">  NOVI FORMAT d.o.o. za nove medije, OIB 33166103828</derivirana_varijabla>
  </DomainObject.Predmet.ProtustrankaFormatedOIB>
  <DomainObject.Predmet.ProtustrankaFormatedWithAdress>
    <izvorni_sadrzaj> NOVI FORMAT d.o.o. za nove medije, Obala Maratuša 82, 22000 Brodarica</izvorni_sadrzaj>
    <derivirana_varijabla naziv="DomainObject.Predmet.ProtustrankaFormatedWithAdress_1"> NOVI FORMAT d.o.o. za nove medije, Obala Maratuša 82, 22000 Brodarica</derivirana_varijabla>
  </DomainObject.Predmet.ProtustrankaFormatedWithAdress>
  <DomainObject.Predmet.ProtustrankaFormatedWithAdressOIB>
    <izvorni_sadrzaj> NOVI FORMAT d.o.o. za nove medije, OIB 33166103828, Obala Maratuša 82, 22000 Brodarica</izvorni_sadrzaj>
    <derivirana_varijabla naziv="DomainObject.Predmet.ProtustrankaFormatedWithAdressOIB_1"> NOVI FORMAT d.o.o. za nove medije, OIB 33166103828, Obala Maratuša 82, 22000 Brodarica</derivirana_varijabla>
  </DomainObject.Predmet.ProtustrankaFormatedWithAdressOIB>
  <DomainObject.Predmet.ProtustrankaWithAdress>
    <izvorni_sadrzaj>NOVI FORMAT d.o.o. za nove medije Obala Maratuša 82, 22000 Brodarica</izvorni_sadrzaj>
    <derivirana_varijabla naziv="DomainObject.Predmet.ProtustrankaWithAdress_1">NOVI FORMAT d.o.o. za nove medije Obala Maratuša 82, 22000 Brodarica</derivirana_varijabla>
  </DomainObject.Predmet.ProtustrankaWithAdress>
  <DomainObject.Predmet.ProtustrankaWithAdressOIB>
    <izvorni_sadrzaj>NOVI FORMAT d.o.o. za nove medije, OIB 33166103828, Obala Maratuša 82, 22000 Brodarica</izvorni_sadrzaj>
    <derivirana_varijabla naziv="DomainObject.Predmet.ProtustrankaWithAdressOIB_1">NOVI FORMAT d.o.o. za nove medije, OIB 33166103828, Obala Maratuša 82, 22000 Brodarica</derivirana_varijabla>
  </DomainObject.Predmet.ProtustrankaWithAdressOIB>
  <DomainObject.Predmet.ProtustrankaNazivFormated>
    <izvorni_sadrzaj>NOVI FORMAT d.o.o. za nove medije</izvorni_sadrzaj>
    <derivirana_varijabla naziv="DomainObject.Predmet.ProtustrankaNazivFormated_1">NOVI FORMAT d.o.o. za nove medije</derivirana_varijabla>
  </DomainObject.Predmet.ProtustrankaNazivFormated>
  <DomainObject.Predmet.ProtustrankaNazivFormatedOIB>
    <izvorni_sadrzaj>NOVI FORMAT d.o.o. za nove medije, OIB 33166103828</izvorni_sadrzaj>
    <derivirana_varijabla naziv="DomainObject.Predmet.ProtustrankaNazivFormatedOIB_1">NOVI FORMAT d.o.o. za nove medije, OIB 33166103828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NOVI FORMAT d.o.o. za nove medije</item>
    </izvorni_sadrzaj>
    <derivirana_varijabla naziv="DomainObject.Predmet.ProtuStrankaListFormated_1">
      <item>NOVI FORMAT d.o.o. za nove medije</item>
    </derivirana_varijabla>
  </DomainObject.Predmet.ProtuStrankaListFormated>
  <DomainObject.Predmet.ProtuStrankaListFormatedOIB>
    <izvorni_sadrzaj>
      <item>NOVI FORMAT d.o.o. za nove medije, OIB 33166103828</item>
    </izvorni_sadrzaj>
    <derivirana_varijabla naziv="DomainObject.Predmet.ProtuStrankaListFormatedOIB_1">
      <item>NOVI FORMAT d.o.o. za nove medije, OIB 33166103828</item>
    </derivirana_varijabla>
  </DomainObject.Predmet.ProtuStrankaListFormatedOIB>
  <DomainObject.Predmet.ProtuStrankaListFormatedWithAdress>
    <izvorni_sadrzaj>
      <item>NOVI FORMAT d.o.o. za nove medije, Obala Maratuša 82, 22000 Brodarica</item>
    </izvorni_sadrzaj>
    <derivirana_varijabla naziv="DomainObject.Predmet.ProtuStrankaListFormatedWithAdress_1">
      <item>NOVI FORMAT d.o.o. za nove medije, Obala Maratuša 82, 22000 Brodarica</item>
    </derivirana_varijabla>
  </DomainObject.Predmet.ProtuStrankaListFormatedWithAdress>
  <DomainObject.Predmet.ProtuStrankaListFormatedWithAdressOIB>
    <izvorni_sadrzaj>
      <item>NOVI FORMAT d.o.o. za nove medije, OIB 33166103828, Obala Maratuša 82, 22000 Brodarica</item>
    </izvorni_sadrzaj>
    <derivirana_varijabla naziv="DomainObject.Predmet.ProtuStrankaListFormatedWithAdressOIB_1">
      <item>NOVI FORMAT d.o.o. za nove medije, OIB 33166103828, Obala Maratuša 82, 22000 Brodarica</item>
    </derivirana_varijabla>
  </DomainObject.Predmet.ProtuStrankaListFormatedWithAdressOIB>
  <DomainObject.Predmet.ProtuStrankaListNazivFormated>
    <izvorni_sadrzaj>
      <item>NOVI FORMAT d.o.o. za nove medije</item>
    </izvorni_sadrzaj>
    <derivirana_varijabla naziv="DomainObject.Predmet.ProtuStrankaListNazivFormated_1">
      <item>NOVI FORMAT d.o.o. za nove medije</item>
    </derivirana_varijabla>
  </DomainObject.Predmet.ProtuStrankaListNazivFormated>
  <DomainObject.Predmet.ProtuStrankaListNazivFormatedOIB>
    <izvorni_sadrzaj>
      <item>NOVI FORMAT d.o.o. za nove medije, OIB 33166103828</item>
    </izvorni_sadrzaj>
    <derivirana_varijabla naziv="DomainObject.Predmet.ProtuStrankaListNazivFormatedOIB_1">
      <item>NOVI FORMAT d.o.o. za nove medije, OIB 33166103828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NOVI FORMAT d.o.o. za nove medije</izvorni_sadrzaj>
    <derivirana_varijabla naziv="DomainObject.Predmet.ProtustrankaIDrugi_1">NOVI FORMAT d.o.o. za nove medije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NOVI FORMAT d.o.o. za nove medije, OIB 33166103828, Obala Maratuša 82, 22000 Brodarica</izvorni_sadrzaj>
    <derivirana_varijabla naziv="DomainObject.Predmet.ProtustrankaIDrugiAdressOIB_1">NOVI FORMAT d.o.o. za nove medije, OIB 33166103828, Obala Maratuša 82,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NOVI FORMAT d.o.o. za nove medije</item>
    </izvorni_sadrzaj>
    <derivirana_varijabla naziv="DomainObject.Predmet.SudioniciListNaziv_1">
      <item>FINA - Podružnica Šibenik</item>
      <item>NOVI FORMAT d.o.o. za nove medije</item>
    </derivirana_varijabla>
  </DomainObject.Predmet.SudioniciListNaziv>
  <DomainObject.Predmet.SudioniciListAdressOIB>
    <izvorni_sadrzaj>
      <item>FINA - Podružnica Šibenik, OIB 85821130368, Perivoj L. Marune 1,22000 Šibenik</item>
      <item>NOVI FORMAT d.o.o. za nove medije, OIB 33166103828, Obala Maratuša 82,22000 Brodarica</item>
    </izvorni_sadrzaj>
    <derivirana_varijabla naziv="DomainObject.Predmet.SudioniciListAdressOIB_1">
      <item>FINA - Podružnica Šibenik, OIB 85821130368, Perivoj L. Marune 1,22000 Šibenik</item>
      <item>NOVI FORMAT d.o.o. za nove medije, OIB 33166103828, Obala Maratuša 82,22000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33166103828</item>
    </izvorni_sadrzaj>
    <derivirana_varijabla naziv="DomainObject.Predmet.SudioniciListNazivOIB_1">
      <item>, OIB 85821130368</item>
      <item>, OIB 33166103828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0BB4B-0498-4913-8CBC-975BFC129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961</properties:Characters>
  <properties:Lines>49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2017-03-01T12:57:00Z</cp:lastPrinted>
  <dcterms:modified xmlns:xsi="http://www.w3.org/2001/XMLSchema-instance" xsi:type="dcterms:W3CDTF">2017-03-01T13:09:00Z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