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e2a9" w14:paraId="dd3e2a9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0E086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A81A0E">
              <w:t>6</w:t>
            </w:r>
            <w:r w:rsidR="000E086F">
              <w:t>21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F701E">
        <w:t xml:space="preserve"> </w:t>
      </w:r>
      <w:r w:rsidR="000E086F" w:rsidRPr="000E086F">
        <w:t>PRETEŽNO VEDRO d.o.o. za ugostiteljstvo i usluge</w:t>
      </w:r>
      <w:r w:rsidR="000E086F">
        <w:t xml:space="preserve"> Zagreb, Ružmarinka 23, </w:t>
      </w:r>
      <w:proofErr w:type="spellStart"/>
      <w:r w:rsidR="000E086F">
        <w:t>OIB</w:t>
      </w:r>
      <w:proofErr w:type="spellEnd"/>
      <w:r w:rsidR="000E086F">
        <w:t xml:space="preserve">: </w:t>
      </w:r>
      <w:r w:rsidR="000E086F" w:rsidRPr="000E086F">
        <w:t>62306302177</w:t>
      </w:r>
      <w:r w:rsidR="000E086F">
        <w:t xml:space="preserve">, </w:t>
      </w:r>
      <w:proofErr w:type="spellStart"/>
      <w:r w:rsidR="000E086F">
        <w:t>MBS</w:t>
      </w:r>
      <w:proofErr w:type="spellEnd"/>
      <w:r w:rsidR="000E086F">
        <w:t xml:space="preserve">: </w:t>
      </w:r>
      <w:r w:rsidR="000E086F" w:rsidRPr="000E086F">
        <w:t>081029305</w:t>
      </w:r>
      <w:r w:rsidR="000E086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A81A0E">
        <w:t>21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0E086F">
        <w:rPr>
          <w:bCs/>
        </w:rPr>
        <w:t xml:space="preserve"> </w:t>
      </w:r>
      <w:r w:rsidR="000E086F" w:rsidRPr="000E086F">
        <w:t>PRETEŽNO VEDRO d.o.o. za ugostiteljstvo i usluge</w:t>
      </w:r>
      <w:r w:rsidR="000E086F">
        <w:t xml:space="preserve"> Zagreb, Ružmarinka 23, </w:t>
      </w:r>
      <w:proofErr w:type="spellStart"/>
      <w:r w:rsidR="000E086F">
        <w:t>OIB</w:t>
      </w:r>
      <w:proofErr w:type="spellEnd"/>
      <w:r w:rsidR="000E086F">
        <w:t xml:space="preserve">: </w:t>
      </w:r>
      <w:r w:rsidR="000E086F" w:rsidRPr="000E086F">
        <w:t>62306302177</w:t>
      </w:r>
      <w:r w:rsidR="000E086F">
        <w:t xml:space="preserve">, </w:t>
      </w:r>
      <w:proofErr w:type="spellStart"/>
      <w:r w:rsidR="000E086F">
        <w:t>MBS</w:t>
      </w:r>
      <w:proofErr w:type="spellEnd"/>
      <w:r w:rsidR="000E086F">
        <w:t xml:space="preserve">: </w:t>
      </w:r>
      <w:r w:rsidR="000E086F" w:rsidRPr="000E086F">
        <w:t>081029305</w:t>
      </w:r>
      <w:r w:rsidR="000E086F">
        <w:t>, iznosi 94.574,12 kn</w:t>
      </w:r>
      <w:r w:rsidR="004568CF">
        <w:t>.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0E086F">
        <w:t xml:space="preserve">Tona </w:t>
      </w:r>
      <w:proofErr w:type="spellStart"/>
      <w:r w:rsidR="000E086F">
        <w:t>Rakas</w:t>
      </w:r>
      <w:proofErr w:type="spellEnd"/>
      <w:r w:rsidR="000E086F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A81A0E">
        <w:t>6</w:t>
      </w:r>
      <w:r w:rsidR="000E086F">
        <w:t>21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A81A0E">
        <w:t>21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76E4F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6328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A64C6"/>
    <w:rsid w:val="008B7F6C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746328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46328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328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328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746328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46328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32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328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1621</izvorni_sadrzaj>
    <derivirana_varijabla naziv="DomainObject.Predmet.Broj_1">1621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St-1621/2018</izvorni_sadrzaj>
    <derivirana_varijabla naziv="DomainObject.Predmet.OznakaBroj_1">St-1621/2018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PRETEŽNO VEDRO d.o.o. za ugostiteljstvo i usluge</izvorni_sadrzaj>
    <derivirana_varijabla naziv="DomainObject.Predmet.ProtustrankaFormated_1">  PRETEŽNO VEDRO d.o.o. za ugostiteljstvo i usluge</derivirana_varijabla>
  </DomainObject.Predmet.ProtustrankaFormated>
  <DomainObject.Predmet.ProtustrankaFormatedOIB>
    <izvorni_sadrzaj>  PRETEŽNO VEDRO d.o.o. za ugostiteljstvo i usluge, OIB 62306302177</izvorni_sadrzaj>
    <derivirana_varijabla naziv="DomainObject.Predmet.ProtustrankaFormatedOIB_1">  PRETEŽNO VEDRO d.o.o. za ugostiteljstvo i usluge, OIB 62306302177</derivirana_varijabla>
  </DomainObject.Predmet.ProtustrankaFormatedOIB>
  <DomainObject.Predmet.ProtustrankaFormatedWithAdress>
    <izvorni_sadrzaj> PRETEŽNO VEDRO d.o.o. za ugostiteljstvo i usluge, Ružmarinka 23, 10000 Zagreb</izvorni_sadrzaj>
    <derivirana_varijabla naziv="DomainObject.Predmet.ProtustrankaFormatedWithAdress_1"> PRETEŽNO VEDRO d.o.o. za ugostiteljstvo i usluge, Ružmarinka 23, 10000 Zagreb</derivirana_varijabla>
  </DomainObject.Predmet.ProtustrankaFormatedWithAdress>
  <DomainObject.Predmet.ProtustrankaFormatedWithAdressOIB>
    <izvorni_sadrzaj> PRETEŽNO VEDRO d.o.o. za ugostiteljstvo i usluge, OIB 62306302177, Ružmarinka 23, 10000 Zagreb</izvorni_sadrzaj>
    <derivirana_varijabla naziv="DomainObject.Predmet.ProtustrankaFormatedWithAdressOIB_1"> PRETEŽNO VEDRO d.o.o. za ugostiteljstvo i usluge, OIB 62306302177, Ružmarinka 23, 10000 Zagreb</derivirana_varijabla>
  </DomainObject.Predmet.ProtustrankaFormatedWithAdressOIB>
  <DomainObject.Predmet.ProtustrankaWithAdress>
    <izvorni_sadrzaj>PRETEŽNO VEDRO d.o.o. za ugostiteljstvo i usluge Ružmarinka 23, 10000 Zagreb</izvorni_sadrzaj>
    <derivirana_varijabla naziv="DomainObject.Predmet.ProtustrankaWithAdress_1">PRETEŽNO VEDRO d.o.o. za ugostiteljstvo i usluge Ružmarinka 23, 10000 Zagreb</derivirana_varijabla>
  </DomainObject.Predmet.ProtustrankaWithAdress>
  <DomainObject.Predmet.ProtustrankaWithAdressOIB>
    <izvorni_sadrzaj>PRETEŽNO VEDRO d.o.o. za ugostiteljstvo i usluge, OIB 62306302177, Ružmarinka 23, 10000 Zagreb</izvorni_sadrzaj>
    <derivirana_varijabla naziv="DomainObject.Predmet.ProtustrankaWithAdressOIB_1">PRETEŽNO VEDRO d.o.o. za ugostiteljstvo i usluge, OIB 62306302177, Ružmarinka 23, 10000 Zagreb</derivirana_varijabla>
  </DomainObject.Predmet.ProtustrankaWithAdressOIB>
  <DomainObject.Predmet.ProtustrankaNazivFormated>
    <izvorni_sadrzaj>PRETEŽNO VEDRO d.o.o. za ugostiteljstvo i usluge</izvorni_sadrzaj>
    <derivirana_varijabla naziv="DomainObject.Predmet.ProtustrankaNazivFormated_1">PRETEŽNO VEDRO d.o.o. za ugostiteljstvo i usluge</derivirana_varijabla>
  </DomainObject.Predmet.ProtustrankaNazivFormated>
  <DomainObject.Predmet.ProtustrankaNazivFormatedOIB>
    <izvorni_sadrzaj>PRETEŽNO VEDRO d.o.o. za ugostiteljstvo i usluge, OIB 62306302177</izvorni_sadrzaj>
    <derivirana_varijabla naziv="DomainObject.Predmet.ProtustrankaNazivFormatedOIB_1">PRETEŽNO VEDRO d.o.o. za ugostiteljstvo i usluge, OIB 62306302177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PRETEŽNO VEDRO d.o.o. za ugostiteljstvo i usluge</item>
    </izvorni_sadrzaj>
    <derivirana_varijabla naziv="DomainObject.Predmet.ProtuStrankaListFormated_1">
      <item>PRETEŽNO VEDRO d.o.o. za ugostiteljstvo i usluge</item>
    </derivirana_varijabla>
  </DomainObject.Predmet.ProtuStrankaListFormated>
  <DomainObject.Predmet.ProtuStrankaListFormatedOIB>
    <izvorni_sadrzaj>
      <item>PRETEŽNO VEDRO d.o.o. za ugostiteljstvo i usluge, OIB 62306302177</item>
    </izvorni_sadrzaj>
    <derivirana_varijabla naziv="DomainObject.Predmet.ProtuStrankaListFormatedOIB_1">
      <item>PRETEŽNO VEDRO d.o.o. za ugostiteljstvo i usluge, OIB 62306302177</item>
    </derivirana_varijabla>
  </DomainObject.Predmet.ProtuStrankaListFormatedOIB>
  <DomainObject.Predmet.ProtuStrankaListFormatedWithAdress>
    <izvorni_sadrzaj>
      <item>PRETEŽNO VEDRO d.o.o. za ugostiteljstvo i usluge, Ružmarinka 23, 10000 Zagreb</item>
    </izvorni_sadrzaj>
    <derivirana_varijabla naziv="DomainObject.Predmet.ProtuStrankaListFormatedWithAdress_1">
      <item>PRETEŽNO VEDRO d.o.o. za ugostiteljstvo i usluge, Ružmarinka 23, 10000 Zagreb</item>
    </derivirana_varijabla>
  </DomainObject.Predmet.ProtuStrankaListFormatedWithAdress>
  <DomainObject.Predmet.ProtuStrankaListFormatedWithAdressOIB>
    <izvorni_sadrzaj>
      <item>PRETEŽNO VEDRO d.o.o. za ugostiteljstvo i usluge, OIB 62306302177, Ružmarinka 23, 10000 Zagreb</item>
    </izvorni_sadrzaj>
    <derivirana_varijabla naziv="DomainObject.Predmet.ProtuStrankaListFormatedWithAdressOIB_1">
      <item>PRETEŽNO VEDRO d.o.o. za ugostiteljstvo i usluge, OIB 62306302177, Ružmarinka 23, 10000 Zagreb</item>
    </derivirana_varijabla>
  </DomainObject.Predmet.ProtuStrankaListFormatedWithAdressOIB>
  <DomainObject.Predmet.ProtuStrankaListNazivFormated>
    <izvorni_sadrzaj>
      <item>PRETEŽNO VEDRO d.o.o. za ugostiteljstvo i usluge</item>
    </izvorni_sadrzaj>
    <derivirana_varijabla naziv="DomainObject.Predmet.ProtuStrankaListNazivFormated_1">
      <item>PRETEŽNO VEDRO d.o.o. za ugostiteljstvo i usluge</item>
    </derivirana_varijabla>
  </DomainObject.Predmet.ProtuStrankaListNazivFormated>
  <DomainObject.Predmet.ProtuStrankaListNazivFormatedOIB>
    <izvorni_sadrzaj>
      <item>PRETEŽNO VEDRO d.o.o. za ugostiteljstvo i usluge, OIB 62306302177</item>
    </izvorni_sadrzaj>
    <derivirana_varijabla naziv="DomainObject.Predmet.ProtuStrankaListNazivFormatedOIB_1">
      <item>PRETEŽNO VEDRO d.o.o. za ugostiteljstvo i usluge, OIB 62306302177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PRETEŽNO VEDRO d.o.o. za ugostiteljstvo i usluge</izvorni_sadrzaj>
    <derivirana_varijabla naziv="DomainObject.Predmet.ProtustrankaIDrugi_1">PRETEŽNO VEDRO d.o.o. za ugostiteljstvo i usluge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PRETEŽNO VEDRO d.o.o. za ugostiteljstvo i usluge, OIB 62306302177, Ružmarinka 23, 10000 Zagreb</izvorni_sadrzaj>
    <derivirana_varijabla naziv="DomainObject.Predmet.ProtustrankaIDrugiAdressOIB_1">PRETEŽNO VEDRO d.o.o. za ugostiteljstvo i usluge, OIB 62306302177, Ružmarinka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PRETEŽNO VEDRO d.o.o. za ugostiteljstvo i usluge</item>
      <item>FINA Regionalni centar Zagreb</item>
    </izvorni_sadrzaj>
    <derivirana_varijabla naziv="DomainObject.Predmet.SudioniciListNaziv_1">
      <item>PRETEŽNO VEDRO d.o.o. za ugostiteljstvo i usluge</item>
      <item>FINA Regionalni centar Zagreb</item>
    </derivirana_varijabla>
  </DomainObject.Predmet.SudioniciListNaziv>
  <DomainObject.Predmet.SudioniciListAdressOIB>
    <izvorni_sadrzaj>
      <item>PRETEŽNO VEDRO d.o.o. za ugostiteljstvo i usluge, OIB 62306302177, Ružmarinka 23,10000 Zagreb</item>
      <item>FINA Regionalni centar Zagreb, OIB 85821130368</item>
    </izvorni_sadrzaj>
    <derivirana_varijabla naziv="DomainObject.Predmet.SudioniciListAdressOIB_1">
      <item>PRETEŽNO VEDRO d.o.o. za ugostiteljstvo i usluge, OIB 62306302177, Ružmarinka 23,10000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62306302177</item>
      <item>, OIB 85821130368</item>
    </izvorni_sadrzaj>
    <derivirana_varijabla naziv="DomainObject.Predmet.SudioniciListNazivOIB_1">
      <item>, OIB 62306302177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366</properties:Words>
  <properties:Characters>1990</properties:Characters>
  <properties:Lines>48</properties:Lines>
  <properties:Paragraphs>16</properties:Paragraphs>
  <properties:TotalTime>435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2018-12-21T08:46:00Z</cp:lastPrinted>
  <dcterms:modified xmlns:xsi="http://www.w3.org/2001/XMLSchema-instance" xsi:type="dcterms:W3CDTF">2018-12-21T08:46:00Z</dcterms:modified>
  <cp:revision>112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