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c90d" w14:paraId="babc90d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1B6D87" w:rsidRPr="001B6D87">
        <w:rPr>
          <w:rFonts w:hAnsi="Times New Roman" w:ascii="Times New Roman"/>
          <w:b w:val="false"/>
        </w:rPr>
        <w:t xml:space="preserve">Trgovački sud u Pazinu, po stečajnom sucu Ivanu Dujiću, u stečajnom postupku nad dužnikom </w:t>
      </w:r>
      <w:r w:rsidR="00F67D33" w:rsidRPr="00F67D33">
        <w:rPr>
          <w:rFonts w:hAnsi="Times New Roman" w:ascii="Times New Roman"/>
          <w:b w:val="false"/>
        </w:rPr>
        <w:t>VICTRIX d.o.o. u stečaju Pula, Starih statuta 4, OIB 69660769957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="00C6009E">
        <w:rPr>
          <w:rFonts w:hAnsi="Times New Roman" w:ascii="Times New Roman"/>
          <w:b w:val="false"/>
        </w:rPr>
        <w:t>17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C6009E">
        <w:rPr>
          <w:rFonts w:hAnsi="Times New Roman" w:ascii="Times New Roman"/>
          <w:b w:val="false"/>
        </w:rPr>
        <w:t>studenog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715B8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3C06DC" w:rsidP="00661BC8" w:rsidR="003C06DC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C6009E" w:rsidR="00C6009E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 Mladenu Gostrecu iz Popovca, Varaždinska 61, OIB: 74620673829, na račun IBAN: HR6924020063200824671, u iznosu od 55.100,00 kuna; identifikator nadmetanja 4890, identifikator predmeta prodaje 1626, ID ponuditelja: 1088.</w:t>
      </w:r>
    </w:p>
    <w:p w:rsidRDefault="002D0090" w:rsidP="00C6009E" w:rsidR="002D0090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2D0090">
        <w:rPr>
          <w:rFonts w:hAnsi="Times New Roman" w:ascii="Times New Roman"/>
          <w:b w:val="false"/>
        </w:rPr>
        <w:t>17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2D0090">
        <w:rPr>
          <w:rFonts w:hAnsi="Times New Roman" w:ascii="Times New Roman"/>
          <w:b w:val="false"/>
        </w:rPr>
        <w:t>studenog</w:t>
      </w:r>
      <w:r w:rsidR="00CF3839" w:rsidRPr="00CF3839">
        <w:rPr>
          <w:rFonts w:hAnsi="Times New Roman" w:ascii="Times New Roman"/>
          <w:b w:val="false"/>
        </w:rPr>
        <w:t xml:space="preserve"> 2017.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623B7C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>- 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>Financijska agencija Rijeka, Frana Kurelca 3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C6009E">
        <w:rPr>
          <w:rFonts w:hAnsi="Times New Roman" w:ascii="Times New Roman"/>
          <w:b w:val="false"/>
        </w:rPr>
        <w:t>Mladen Gostrec iz Popovca, Varaždinska 61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41C" w:rsidP="00DA5BD1" w:rsidR="00DD741C">
      <w:r>
        <w:separator/>
      </w:r>
    </w:p>
  </w:endnote>
  <w:endnote w:id="0" w:type="continuationSeparator">
    <w:p w:rsidRDefault="00DD741C" w:rsidP="00DA5BD1" w:rsidR="00DD7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B7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B7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23B7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41C" w:rsidP="00DA5BD1" w:rsidR="00DD741C">
      <w:r>
        <w:separator/>
      </w:r>
    </w:p>
  </w:footnote>
  <w:footnote w:id="0" w:type="continuationSeparator">
    <w:p w:rsidRDefault="00DD741C" w:rsidP="00DA5BD1" w:rsidR="00DD7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6009E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623B7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623B7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P="003C06DC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F67D33" w:rsidRPr="00F67D33">
      <w:rPr>
        <w:rFonts w:hAnsi="Times New Roman" w:ascii="Times New Roman"/>
        <w:b w:val="false"/>
      </w:rPr>
      <w:t>10 St-364/</w:t>
    </w:r>
    <w:r w:rsidR="00C6009E">
      <w:rPr>
        <w:rFonts w:hAnsi="Times New Roman" w:ascii="Times New Roman"/>
        <w:b w:val="false"/>
      </w:rPr>
      <w:t>20</w:t>
    </w:r>
    <w:r w:rsidR="00F67D33" w:rsidRPr="00F67D33">
      <w:rPr>
        <w:rFonts w:hAnsi="Times New Roman" w:ascii="Times New Roman"/>
        <w:b w:val="false"/>
      </w:rPr>
      <w:t>16-</w:t>
    </w:r>
    <w:r w:rsidR="00C6009E">
      <w:rPr>
        <w:rFonts w:hAnsi="Times New Roman" w:ascii="Times New Roman"/>
        <w:b w:val="false"/>
      </w:rP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441C8"/>
    <w:rsid w:val="00361F4E"/>
    <w:rsid w:val="003771B6"/>
    <w:rsid w:val="003C06DC"/>
    <w:rsid w:val="003C1C2F"/>
    <w:rsid w:val="004208E2"/>
    <w:rsid w:val="004550A0"/>
    <w:rsid w:val="00481EBD"/>
    <w:rsid w:val="005437C1"/>
    <w:rsid w:val="00550DEE"/>
    <w:rsid w:val="00554328"/>
    <w:rsid w:val="00564E95"/>
    <w:rsid w:val="005715B8"/>
    <w:rsid w:val="00586781"/>
    <w:rsid w:val="00601649"/>
    <w:rsid w:val="00623B7C"/>
    <w:rsid w:val="006262E4"/>
    <w:rsid w:val="00661BC8"/>
    <w:rsid w:val="006B58B6"/>
    <w:rsid w:val="006C36F9"/>
    <w:rsid w:val="00721D15"/>
    <w:rsid w:val="00740611"/>
    <w:rsid w:val="00773F03"/>
    <w:rsid w:val="007B071B"/>
    <w:rsid w:val="00822DFE"/>
    <w:rsid w:val="00875A4A"/>
    <w:rsid w:val="008879FE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93205"/>
    <w:rsid w:val="009E28FC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A5BD1"/>
    <w:rsid w:val="00DD741C"/>
    <w:rsid w:val="00E24EC1"/>
    <w:rsid w:val="00E35E8D"/>
    <w:rsid w:val="00ED2AE1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7CB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B7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B7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B7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B7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7CB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B7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B7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B7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B7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741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2017-11-17T14:08:00Z</dcterms:created>
  <dc:creator>Jasmina Matika</dc:creator>
  <cp:lastModifiedBy>Sanja Lakošeljac</cp:lastModifiedBy>
  <dcterms:modified xmlns:xsi="http://www.w3.org/2001/XMLSchema-instance" xsi:type="dcterms:W3CDTF">2017-11-17T14:09:00Z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