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37d9" w14:paraId="1f137d9" w:rsidRDefault="008110D2" w:rsidP="008110D2" w:rsidR="008110D2" w:rsidRPr="002F0315">
      <w:pPr>
        <w:spacing w:lineRule="auto" w:line="276"/>
        <w15:collapsed w:val="false"/>
        <w:rPr>
          <w:lang w:eastAsia="en-US"/>
        </w:rPr>
      </w:pPr>
      <w:r w:rsidRPr="002F0315">
        <w:tab/>
        <w:t xml:space="preserve"> </w:t>
      </w:r>
      <w:r w:rsidRPr="002F0315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0D2" w:rsidP="008110D2" w:rsidR="008110D2" w:rsidRPr="002F0315">
      <w:pPr>
        <w:rPr>
          <w:lang w:eastAsia="en-US"/>
        </w:rPr>
      </w:pPr>
      <w:r w:rsidRPr="002F0315">
        <w:rPr>
          <w:lang w:eastAsia="en-US"/>
        </w:rPr>
        <w:t xml:space="preserve">    Republika Hrvatska</w:t>
      </w:r>
    </w:p>
    <w:p w:rsidRDefault="008110D2" w:rsidP="008110D2" w:rsidR="008110D2" w:rsidRPr="002F0315">
      <w:pPr>
        <w:rPr>
          <w:lang w:eastAsia="en-US"/>
        </w:rPr>
      </w:pPr>
      <w:r w:rsidRPr="002F0315">
        <w:rPr>
          <w:lang w:eastAsia="en-US"/>
        </w:rPr>
        <w:t>Trgovački sud u Osijeku</w:t>
      </w:r>
    </w:p>
    <w:p w:rsidRDefault="008110D2" w:rsidP="008110D2" w:rsidR="008110D2" w:rsidRPr="002F0315">
      <w:r w:rsidRPr="002F0315">
        <w:rPr>
          <w:lang w:eastAsia="en-US"/>
        </w:rPr>
        <w:t xml:space="preserve">   Osijek, Zagrebačka 2</w:t>
      </w:r>
    </w:p>
    <w:p w:rsidRDefault="008110D2" w:rsidP="008110D2" w:rsidR="008110D2"/>
    <w:p w:rsidRDefault="008C4AD7" w:rsidP="008110D2" w:rsidR="008C4AD7" w:rsidRPr="002F0315"/>
    <w:p w:rsidRDefault="008110D2" w:rsidP="008110D2" w:rsidR="008110D2" w:rsidRPr="002F0315">
      <w:pPr>
        <w:jc w:val="center"/>
      </w:pPr>
      <w:r w:rsidRPr="002F0315">
        <w:t>R E P U B L I K A  H R V A T S K A</w:t>
      </w:r>
    </w:p>
    <w:p w:rsidRDefault="008110D2" w:rsidP="008110D2" w:rsidR="008110D2" w:rsidRPr="002F0315">
      <w:pPr>
        <w:jc w:val="center"/>
      </w:pPr>
      <w:r w:rsidRPr="002F0315">
        <w:t>Z A K L J U Č A K</w:t>
      </w:r>
    </w:p>
    <w:p w:rsidRDefault="008110D2" w:rsidP="008110D2" w:rsidR="008110D2" w:rsidRPr="002F0315">
      <w:pPr>
        <w:jc w:val="both"/>
      </w:pPr>
    </w:p>
    <w:p w:rsidRDefault="008110D2" w:rsidP="008110D2" w:rsidR="008110D2">
      <w:pPr>
        <w:jc w:val="both"/>
      </w:pPr>
    </w:p>
    <w:p w:rsidRDefault="008C4AD7" w:rsidP="008110D2" w:rsidR="008C4AD7" w:rsidRPr="002F0315">
      <w:pPr>
        <w:jc w:val="both"/>
      </w:pPr>
    </w:p>
    <w:p w:rsidRDefault="00B648A6" w:rsidP="00B648A6" w:rsidR="008110D2" w:rsidRPr="002F0315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po službenoj dužnosti, u stečajnom postupku nad dužnikom ZDRAVSTVENA USTANOVA ZA ZDRAVSTVENU NJEGU I REHABILITACIJU U KUĆI VESNA VEGER u stečaju, Osijek, Hrvatske Republike 26, MBS: 010037963, OIB: 66781573089</w:t>
      </w:r>
      <w:r w:rsidR="008110D2" w:rsidRPr="002F0315">
        <w:t>, dana 2</w:t>
      </w:r>
      <w:r>
        <w:t>7</w:t>
      </w:r>
      <w:r w:rsidR="008110D2" w:rsidRPr="002F0315">
        <w:t>. prosinca 2018. godine</w:t>
      </w:r>
    </w:p>
    <w:p w:rsidRDefault="008110D2" w:rsidP="008110D2" w:rsidR="008110D2" w:rsidRPr="002F0315">
      <w:pPr>
        <w:ind w:firstLine="708"/>
        <w:jc w:val="both"/>
      </w:pPr>
      <w:r w:rsidRPr="002F0315">
        <w:t xml:space="preserve"> </w:t>
      </w:r>
    </w:p>
    <w:p w:rsidRDefault="008110D2" w:rsidP="008110D2" w:rsidR="008110D2" w:rsidRPr="002F0315">
      <w:pPr>
        <w:jc w:val="both"/>
      </w:pPr>
    </w:p>
    <w:p w:rsidRDefault="008110D2" w:rsidP="008110D2" w:rsidR="008110D2" w:rsidRPr="002F0315">
      <w:pPr>
        <w:jc w:val="center"/>
      </w:pPr>
      <w:r w:rsidRPr="002F0315">
        <w:t>z a k l j u č i o  j e</w:t>
      </w:r>
    </w:p>
    <w:p w:rsidRDefault="00F911B2" w:rsidP="00D621CB" w:rsidR="00D621CB">
      <w:r w:rsidRPr="002F0315">
        <w:tab/>
      </w:r>
      <w:r w:rsidRPr="002F0315">
        <w:tab/>
      </w:r>
    </w:p>
    <w:p w:rsidRDefault="00F911B2" w:rsidP="00D621CB" w:rsidR="00041092" w:rsidRPr="002F0315">
      <w:r w:rsidRPr="002F0315">
        <w:tab/>
      </w:r>
    </w:p>
    <w:p w:rsidRDefault="00872A1F" w:rsidP="00DB13BD" w:rsidR="00D714A2">
      <w:pPr>
        <w:ind w:firstLine="708"/>
        <w:jc w:val="both"/>
      </w:pPr>
      <w:r w:rsidRPr="002F0315">
        <w:t>Određuje se ročište radi utvrđivanja vrijednosti nekretnina dužnika</w:t>
      </w:r>
      <w:r w:rsidRPr="002F0315">
        <w:rPr>
          <w:b/>
        </w:rPr>
        <w:t xml:space="preserve"> </w:t>
      </w:r>
      <w:r w:rsidR="00B648A6">
        <w:t>ZDRAVSTVENA USTANOVA ZA ZDRAVSTVENU NJEGU I REHABILITACIJU U KUĆI VESNA VEGER u stečaju, Osijek, Hrvatske Republike 26, MBS: 010037963, OIB: 66781573089</w:t>
      </w:r>
      <w:r w:rsidRPr="002F0315">
        <w:t xml:space="preserve">, na kojima postoji </w:t>
      </w:r>
      <w:r w:rsidR="006F70B5" w:rsidRPr="002F0315">
        <w:t xml:space="preserve"> </w:t>
      </w:r>
      <w:r w:rsidRPr="002F0315">
        <w:t xml:space="preserve">razlučno pravo vjerovnika za dan </w:t>
      </w:r>
    </w:p>
    <w:p w:rsidRDefault="008C4AD7" w:rsidP="00DB13BD" w:rsidR="008C4AD7">
      <w:pPr>
        <w:ind w:firstLine="708"/>
        <w:jc w:val="both"/>
      </w:pPr>
    </w:p>
    <w:p w:rsidRDefault="008C4AD7" w:rsidP="00DB13BD" w:rsidR="008C4AD7" w:rsidRPr="002F0315">
      <w:pPr>
        <w:ind w:firstLine="708"/>
        <w:jc w:val="both"/>
      </w:pPr>
    </w:p>
    <w:p w:rsidRDefault="008110D2" w:rsidP="008110D2" w:rsidR="008110D2">
      <w:pPr>
        <w:ind w:firstLine="708"/>
        <w:jc w:val="center"/>
        <w:rPr>
          <w:b/>
          <w:u w:val="single"/>
        </w:rPr>
      </w:pPr>
      <w:r w:rsidRPr="008C4AD7">
        <w:rPr>
          <w:b/>
          <w:u w:val="single"/>
        </w:rPr>
        <w:t>12. veljače 2019</w:t>
      </w:r>
      <w:r w:rsidR="00872A1F" w:rsidRPr="008C4AD7">
        <w:rPr>
          <w:b/>
          <w:u w:val="single"/>
        </w:rPr>
        <w:t xml:space="preserve">. godine u </w:t>
      </w:r>
      <w:r w:rsidRPr="008C4AD7">
        <w:rPr>
          <w:b/>
          <w:u w:val="single"/>
        </w:rPr>
        <w:t>10,</w:t>
      </w:r>
      <w:r w:rsidR="00B648A6" w:rsidRPr="008C4AD7">
        <w:rPr>
          <w:b/>
          <w:u w:val="single"/>
        </w:rPr>
        <w:t>0</w:t>
      </w:r>
      <w:r w:rsidRPr="008C4AD7">
        <w:rPr>
          <w:b/>
          <w:u w:val="single"/>
        </w:rPr>
        <w:t>0</w:t>
      </w:r>
      <w:r w:rsidR="00872A1F" w:rsidRPr="008C4AD7">
        <w:rPr>
          <w:b/>
          <w:u w:val="single"/>
        </w:rPr>
        <w:t xml:space="preserve"> sati</w:t>
      </w:r>
    </w:p>
    <w:p w:rsidRDefault="008C4AD7" w:rsidP="008110D2" w:rsidR="008C4AD7" w:rsidRPr="008C4AD7">
      <w:pPr>
        <w:ind w:firstLine="708"/>
        <w:jc w:val="center"/>
        <w:rPr>
          <w:b/>
          <w:u w:val="single"/>
        </w:rPr>
      </w:pPr>
    </w:p>
    <w:p w:rsidRDefault="00D714A2" w:rsidP="008110D2" w:rsidR="00D714A2" w:rsidRPr="002F0315">
      <w:pPr>
        <w:ind w:firstLine="708"/>
        <w:jc w:val="center"/>
      </w:pPr>
    </w:p>
    <w:p w:rsidRDefault="009A7275" w:rsidP="008110D2" w:rsidR="008110D2" w:rsidRPr="002F0315">
      <w:pPr>
        <w:ind w:firstLine="708"/>
        <w:jc w:val="center"/>
      </w:pPr>
      <w:r w:rsidRPr="002F0315">
        <w:rPr>
          <w:b/>
        </w:rPr>
        <w:t>u prostorijama Trgovačkog suda u Osijeku, Zagrebačka 2, soba br. 23/I</w:t>
      </w:r>
    </w:p>
    <w:p w:rsidRDefault="008110D2" w:rsidP="008110D2" w:rsidR="008110D2" w:rsidRPr="002F0315">
      <w:pPr>
        <w:ind w:firstLine="708"/>
        <w:jc w:val="center"/>
      </w:pPr>
    </w:p>
    <w:p w:rsidRDefault="00872A1F" w:rsidP="00DB13BD" w:rsidR="00872A1F" w:rsidRPr="002F0315">
      <w:pPr>
        <w:ind w:firstLine="708"/>
        <w:jc w:val="both"/>
      </w:pPr>
      <w:r w:rsidRPr="002F0315">
        <w:t>na koje se dostavom ovog zaključka pozivaju:</w:t>
      </w:r>
    </w:p>
    <w:p w:rsidRDefault="00DB13BD" w:rsidP="008110D2" w:rsidR="00DB13BD" w:rsidRPr="002F0315">
      <w:pPr>
        <w:jc w:val="both"/>
      </w:pPr>
    </w:p>
    <w:p w:rsidRDefault="00115805" w:rsidP="00115805" w:rsidR="00115805">
      <w:pPr>
        <w:ind w:firstLine="705"/>
        <w:jc w:val="both"/>
      </w:pPr>
      <w:r>
        <w:t>-</w:t>
      </w:r>
      <w:r>
        <w:tab/>
        <w:t>stečajni upravitelj Vlado Šokac, Bistrinci, Belišće, Fiskulturna 12</w:t>
      </w:r>
    </w:p>
    <w:p w:rsidRDefault="007B7098" w:rsidP="007B7098" w:rsidR="008110D2">
      <w:pPr>
        <w:ind w:left="705"/>
        <w:jc w:val="both"/>
      </w:pPr>
      <w:r>
        <w:t>-</w:t>
      </w:r>
      <w:r>
        <w:tab/>
        <w:t>razlučni vjerovnik</w:t>
      </w:r>
      <w:r w:rsidR="008110D2" w:rsidRPr="002F0315">
        <w:t>:</w:t>
      </w:r>
      <w:r>
        <w:t xml:space="preserve"> </w:t>
      </w:r>
      <w:r w:rsidR="008110D2" w:rsidRPr="002F0315">
        <w:t>Addiko bank d.d.. Zagreb, Slavonska avenija 6</w:t>
      </w:r>
    </w:p>
    <w:p w:rsidRDefault="008110D2" w:rsidP="00E12982" w:rsidR="008110D2" w:rsidRPr="002F0315">
      <w:pPr>
        <w:jc w:val="both"/>
      </w:pPr>
    </w:p>
    <w:p w:rsidRDefault="00293017" w:rsidP="005257DA" w:rsidR="00DC2A67" w:rsidRPr="002F0315">
      <w:pPr>
        <w:jc w:val="both"/>
      </w:pPr>
      <w:r w:rsidRPr="002F0315">
        <w:tab/>
      </w:r>
      <w:r w:rsidRPr="002F0315">
        <w:tab/>
      </w:r>
      <w:r w:rsidRPr="002F0315">
        <w:tab/>
      </w:r>
      <w:r w:rsidRPr="002F0315">
        <w:tab/>
      </w:r>
      <w:r w:rsidR="00DC2A67" w:rsidRPr="002F0315">
        <w:t>U Osijeku</w:t>
      </w:r>
      <w:r w:rsidR="009C1C36" w:rsidRPr="002F0315">
        <w:t xml:space="preserve">, </w:t>
      </w:r>
      <w:r w:rsidR="008110D2" w:rsidRPr="002F0315">
        <w:t>2</w:t>
      </w:r>
      <w:r w:rsidR="00115805">
        <w:t>7</w:t>
      </w:r>
      <w:r w:rsidR="008110D2" w:rsidRPr="002F0315">
        <w:t>. prosinca 2018.</w:t>
      </w:r>
    </w:p>
    <w:p w:rsidRDefault="00D378AB" w:rsidP="00687A19" w:rsidR="00DC2A67" w:rsidRPr="002F0315">
      <w:pPr>
        <w:ind w:firstLine="708" w:left="1416"/>
        <w:jc w:val="both"/>
      </w:pPr>
      <w:r w:rsidRPr="002F0315">
        <w:t xml:space="preserve"> </w:t>
      </w:r>
    </w:p>
    <w:p w:rsidRDefault="00F911B2" w:rsidR="00DC2A67" w:rsidRPr="002F0315">
      <w:pPr>
        <w:pStyle w:val="Naslov2"/>
        <w:rPr>
          <w:b w:val="false"/>
          <w:bCs w:val="false"/>
        </w:rPr>
      </w:pPr>
      <w:r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378AB" w:rsidRPr="002F0315">
        <w:rPr>
          <w:b w:val="false"/>
          <w:bCs w:val="false"/>
        </w:rPr>
        <w:tab/>
        <w:t>STEČAJNI SUDAC:</w:t>
      </w:r>
    </w:p>
    <w:p w:rsidRDefault="00F911B2" w:rsidR="00687A19" w:rsidRPr="002F0315">
      <w:pPr>
        <w:jc w:val="both"/>
      </w:pPr>
      <w:r w:rsidRPr="002F0315">
        <w:tab/>
      </w:r>
      <w:r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  <w:t xml:space="preserve">      </w:t>
      </w:r>
      <w:r w:rsidR="009712AC" w:rsidRPr="002F0315">
        <w:t xml:space="preserve">     </w:t>
      </w:r>
      <w:r w:rsidR="000C4699" w:rsidRPr="002F0315">
        <w:t xml:space="preserve">mr. sc. </w:t>
      </w:r>
      <w:r w:rsidR="009712AC" w:rsidRPr="002F0315">
        <w:t>Boris Vuković</w:t>
      </w:r>
    </w:p>
    <w:p w:rsidRDefault="00081484" w:rsidR="00081484" w:rsidRPr="002F0315">
      <w:pPr>
        <w:jc w:val="both"/>
      </w:pPr>
    </w:p>
    <w:p w:rsidRDefault="008D1D1B" w:rsidR="00912E7E">
      <w:pPr>
        <w:jc w:val="both"/>
      </w:pPr>
      <w:r w:rsidRPr="002F0315">
        <w:t>Zapisničar: Danijela Špeletić</w:t>
      </w:r>
    </w:p>
    <w:p w:rsidRDefault="007B7098" w:rsidR="007B7098">
      <w:pPr>
        <w:jc w:val="both"/>
      </w:pPr>
    </w:p>
    <w:p w:rsidRDefault="007B7098" w:rsidR="007B7098">
      <w:pPr>
        <w:jc w:val="both"/>
      </w:pPr>
    </w:p>
    <w:p w:rsidRDefault="007B7098" w:rsidR="007B7098">
      <w:pPr>
        <w:jc w:val="both"/>
      </w:pPr>
    </w:p>
    <w:p w:rsidRDefault="007B7098" w:rsidR="007B7098" w:rsidRPr="002F0315">
      <w:pPr>
        <w:jc w:val="both"/>
      </w:pPr>
    </w:p>
    <w:p w:rsidRDefault="00687A19" w:rsidR="00687A19" w:rsidRPr="002F0315">
      <w:pPr>
        <w:jc w:val="both"/>
      </w:pPr>
      <w:r w:rsidRPr="002F0315">
        <w:lastRenderedPageBreak/>
        <w:t>DNA:</w:t>
      </w:r>
    </w:p>
    <w:p w:rsidRDefault="008110D2" w:rsidP="008110D2" w:rsidR="008110D2" w:rsidRPr="002F0315">
      <w:pPr>
        <w:pStyle w:val="Tijeloteksta"/>
        <w:numPr>
          <w:ilvl w:val="0"/>
          <w:numId w:val="15"/>
        </w:numPr>
        <w:rPr>
          <w:color w:val="000000"/>
        </w:rPr>
      </w:pPr>
      <w:r w:rsidRPr="002F0315">
        <w:rPr>
          <w:color w:val="000000"/>
        </w:rPr>
        <w:t xml:space="preserve">e- ogl. ploča suda </w:t>
      </w:r>
    </w:p>
    <w:p w:rsidRDefault="008110D2" w:rsidP="00423488" w:rsidR="00423488">
      <w:pPr>
        <w:pStyle w:val="Odlomakpopisa"/>
        <w:numPr>
          <w:ilvl w:val="0"/>
          <w:numId w:val="15"/>
        </w:numPr>
        <w:jc w:val="both"/>
      </w:pPr>
      <w:bookmarkStart w:name="_GoBack" w:id="0"/>
      <w:bookmarkEnd w:id="0"/>
      <w:r w:rsidRPr="00423488">
        <w:rPr>
          <w:color w:val="000000"/>
        </w:rPr>
        <w:t>stečajni upravitelj</w:t>
      </w:r>
      <w:r w:rsidR="002F0315" w:rsidRPr="002F0315">
        <w:t xml:space="preserve"> </w:t>
      </w:r>
      <w:r w:rsidR="00423488">
        <w:t>Vlado Šokac, Bistrinci, Belišće, Fiskulturna 12</w:t>
      </w:r>
    </w:p>
    <w:p w:rsidRDefault="007B7098" w:rsidP="007B7098" w:rsidR="00D621CB" w:rsidRPr="00423488">
      <w:pPr>
        <w:pStyle w:val="Tijeloteksta"/>
        <w:numPr>
          <w:ilvl w:val="0"/>
          <w:numId w:val="15"/>
        </w:numPr>
        <w:rPr>
          <w:color w:val="000000"/>
        </w:rPr>
      </w:pPr>
      <w:r w:rsidRPr="00423488">
        <w:rPr>
          <w:color w:val="000000"/>
        </w:rPr>
        <w:t>razlučni vjerovnik</w:t>
      </w:r>
      <w:r w:rsidR="008110D2" w:rsidRPr="00423488">
        <w:rPr>
          <w:color w:val="000000"/>
        </w:rPr>
        <w:t xml:space="preserve">: </w:t>
      </w:r>
      <w:r w:rsidR="00D621CB">
        <w:t xml:space="preserve">Addiko bank d.d., Slavonska avenija 6, Zagreb </w:t>
      </w:r>
    </w:p>
    <w:p w:rsidRDefault="00D621CB" w:rsidP="008110D2" w:rsidR="00687A19" w:rsidRPr="002F0315">
      <w:pPr>
        <w:pStyle w:val="Tijeloteksta"/>
        <w:numPr>
          <w:ilvl w:val="0"/>
          <w:numId w:val="15"/>
        </w:numPr>
      </w:pPr>
      <w:r>
        <w:rPr>
          <w:color w:val="000000"/>
        </w:rPr>
        <w:t>R 12.02.2019 u 10,0</w:t>
      </w:r>
      <w:r w:rsidR="008110D2" w:rsidRPr="002F0315">
        <w:rPr>
          <w:color w:val="000000"/>
        </w:rPr>
        <w:t>0 sati</w:t>
      </w:r>
    </w:p>
    <w:sectPr w:rsidSect="00C567D1" w:rsidR="00687A19" w:rsidRPr="002F031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EE2" w:rsidR="00217EE2">
      <w:r>
        <w:separator/>
      </w:r>
    </w:p>
  </w:endnote>
  <w:endnote w:id="0" w:type="continuationSeparator">
    <w:p w:rsidRDefault="00217EE2" w:rsidR="00217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EE2" w:rsidR="00217EE2">
      <w:r>
        <w:separator/>
      </w:r>
    </w:p>
  </w:footnote>
  <w:footnote w:id="0" w:type="continuationSeparator">
    <w:p w:rsidRDefault="00217EE2" w:rsidR="00217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4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ED0" w:rsidP="00B648A6" w:rsidR="00B648A6">
    <w:pPr>
      <w:jc w:val="right"/>
    </w:pPr>
    <w:r>
      <w:t xml:space="preserve">Poslovni broj: </w:t>
    </w:r>
    <w:r w:rsidR="00B648A6">
      <w:t>7 St-38/17-74</w:t>
    </w:r>
  </w:p>
  <w:p w:rsidRDefault="008C4AD7" w:rsidP="00B648A6" w:rsidR="008C4AD7">
    <w:pPr>
      <w:jc w:val="right"/>
    </w:pPr>
  </w:p>
  <w:p w:rsidRDefault="008C4AD7" w:rsidP="00B648A6" w:rsidR="008C4AD7">
    <w:pPr>
      <w:jc w:val="right"/>
    </w:pPr>
  </w:p>
  <w:p w:rsidRDefault="004F62DE" w:rsidP="00B648A6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4D56"/>
    <w:rsid w:val="00066089"/>
    <w:rsid w:val="00066D3A"/>
    <w:rsid w:val="00071B21"/>
    <w:rsid w:val="000726FE"/>
    <w:rsid w:val="00081484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580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17EE2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1ED0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0315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64B4B"/>
    <w:rsid w:val="00371A4B"/>
    <w:rsid w:val="00371C9C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3488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E0AFE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422D"/>
    <w:rsid w:val="005355BA"/>
    <w:rsid w:val="00537F04"/>
    <w:rsid w:val="00543045"/>
    <w:rsid w:val="00563213"/>
    <w:rsid w:val="005642B5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B7351"/>
    <w:rsid w:val="005C4528"/>
    <w:rsid w:val="005C5A85"/>
    <w:rsid w:val="005C5FEF"/>
    <w:rsid w:val="005D169F"/>
    <w:rsid w:val="005D63CA"/>
    <w:rsid w:val="005D7113"/>
    <w:rsid w:val="005D7E5F"/>
    <w:rsid w:val="005E0289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1CDE"/>
    <w:rsid w:val="006D4F1E"/>
    <w:rsid w:val="006E19C7"/>
    <w:rsid w:val="006F4348"/>
    <w:rsid w:val="006F70B5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098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2869"/>
    <w:rsid w:val="0080387D"/>
    <w:rsid w:val="00805612"/>
    <w:rsid w:val="008110D2"/>
    <w:rsid w:val="0081213F"/>
    <w:rsid w:val="008172AE"/>
    <w:rsid w:val="00823302"/>
    <w:rsid w:val="00824BF6"/>
    <w:rsid w:val="008308BB"/>
    <w:rsid w:val="00832FF2"/>
    <w:rsid w:val="008345A7"/>
    <w:rsid w:val="00835928"/>
    <w:rsid w:val="008423C6"/>
    <w:rsid w:val="00842B56"/>
    <w:rsid w:val="00844311"/>
    <w:rsid w:val="00851D2C"/>
    <w:rsid w:val="00872A1F"/>
    <w:rsid w:val="0087511D"/>
    <w:rsid w:val="00877AE7"/>
    <w:rsid w:val="00882406"/>
    <w:rsid w:val="00892416"/>
    <w:rsid w:val="0089293A"/>
    <w:rsid w:val="008948D4"/>
    <w:rsid w:val="008B253E"/>
    <w:rsid w:val="008C1382"/>
    <w:rsid w:val="008C4AD7"/>
    <w:rsid w:val="008D1D1B"/>
    <w:rsid w:val="008D5A47"/>
    <w:rsid w:val="008D5D98"/>
    <w:rsid w:val="008D6A4C"/>
    <w:rsid w:val="008D6F9B"/>
    <w:rsid w:val="008E10D4"/>
    <w:rsid w:val="008E6294"/>
    <w:rsid w:val="008F02A3"/>
    <w:rsid w:val="008F08B1"/>
    <w:rsid w:val="008F536E"/>
    <w:rsid w:val="00901399"/>
    <w:rsid w:val="009053BB"/>
    <w:rsid w:val="00905A55"/>
    <w:rsid w:val="00910BE9"/>
    <w:rsid w:val="00912E7E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0B4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57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48A6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4432"/>
    <w:rsid w:val="00BD0DFD"/>
    <w:rsid w:val="00BD34A3"/>
    <w:rsid w:val="00BD4A0F"/>
    <w:rsid w:val="00BD4E50"/>
    <w:rsid w:val="00BD6DD3"/>
    <w:rsid w:val="00BE30E0"/>
    <w:rsid w:val="00BF4EE8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21CB"/>
    <w:rsid w:val="00D63D54"/>
    <w:rsid w:val="00D714A2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2982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B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4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B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4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60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3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07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7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8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St-38/2017-74</izvorni_sadrzaj>
    <derivirana_varijabla naziv="DomainObject.Oznaka_1">St-38/2017-74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punomoćnica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punomoćnica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punomoćnica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punomoćnica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St-38/2017-74</izvorni_sadrzaj>
    <derivirana_varijabla naziv="DomainObject.PoslovniBrojDokumenta_1">St-38/2017-74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2017.</izvorni_sadrzaj>
    <derivirana_varijabla naziv="DomainObject.Predmet.DatumZadnjeOdrzaneSudskeRadnje_1">5. listopada 2017.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St-38/2017-71</izvorni_sadrzaj>
    <derivirana_varijabla naziv="DomainObject.PredzadnjaOdlukaIzPredmeta.Oznaka_1">St-38/2017-71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217</properties:Words>
  <properties:Characters>1085</properties:Characters>
  <properties:Lines>51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2018-12-27T13:29:00Z</cp:lastPrinted>
  <dcterms:modified xmlns:xsi="http://www.w3.org/2001/XMLSchema-instance" xsi:type="dcterms:W3CDTF">2018-12-27T13:31:00Z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St-38/2017-74 / Odluka - Zaključak (38-17_(-74)_ZU_VESNA_VEGER.docx)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