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e11f" w14:paraId="c52e11f" w:rsidRDefault="00BB705B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F00B4B">
        <w:rPr>
          <w:rFonts w:cs="Times New Roman" w:eastAsia="Calibri"/>
        </w:rPr>
        <w:t xml:space="preserve">PUNI MJESEC d.o.o.,Velika Gorica, Josipovićeva ulica 42,OIB: 27396579291 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F00B4B">
        <w:rPr>
          <w:rFonts w:cs="Times New Roman" w:eastAsia="Calibri"/>
        </w:rPr>
        <w:t>PUNI MJESEC d.o.o.,Velika Gorica, Josipovićeva ulica 42,OIB: 27396579291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791AFA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F00B4B">
        <w:rPr>
          <w:rFonts w:cs="Times New Roman" w:eastAsia="Times New Roman"/>
          <w:color w:val="000000"/>
          <w:lang w:eastAsia="hr-HR"/>
        </w:rPr>
        <w:t>4404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F00B4B">
        <w:rPr>
          <w:rFonts w:cs="Times New Roman" w:eastAsia="Calibri"/>
        </w:rPr>
        <w:t>PUNI MJESEC d.o.o.,Velika Gorica, Josipovićeva ulica 42,OIB: 27396579291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F00B4B">
        <w:rPr>
          <w:rFonts w:cs="Times New Roman" w:eastAsia="Times New Roman"/>
          <w:lang w:eastAsia="hr-HR"/>
        </w:rPr>
        <w:t>68.642,35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F00B4B">
        <w:rPr>
          <w:rFonts w:cs="Times New Roman" w:eastAsia="Times New Roman"/>
          <w:lang w:eastAsia="hr-HR"/>
        </w:rPr>
        <w:t>troje zaposlenih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F00B4B">
        <w:rPr>
          <w:rFonts w:cs="Times New Roman" w:eastAsia="Times New Roman"/>
          <w:lang w:eastAsia="hr-HR"/>
        </w:rPr>
        <w:t>4404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F00B4B">
        <w:rPr>
          <w:rFonts w:cs="Times New Roman" w:eastAsia="Times New Roman"/>
          <w:lang w:eastAsia="hr-HR"/>
        </w:rPr>
        <w:t>3. svibnja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F00B4B">
        <w:rPr>
          <w:rFonts w:cs="Times New Roman" w:eastAsia="Times New Roman"/>
          <w:lang w:eastAsia="hr-HR"/>
        </w:rPr>
        <w:t>11. svibnja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F00B4B">
        <w:rPr>
          <w:rFonts w:cs="Times New Roman" w:eastAsia="Times New Roman"/>
          <w:lang w:eastAsia="hr-HR"/>
        </w:rPr>
        <w:t>211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F00B4B">
        <w:rPr>
          <w:rFonts w:cs="Times New Roman" w:eastAsia="Times New Roman"/>
          <w:lang w:eastAsia="hr-HR"/>
        </w:rPr>
        <w:t>68.642,35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76151F">
        <w:rPr>
          <w:rFonts w:cs="Times New Roman" w:eastAsia="Times New Roman"/>
          <w:lang w:eastAsia="hr-HR"/>
        </w:rPr>
        <w:t>12</w:t>
      </w:r>
      <w:r>
        <w:rPr>
          <w:rFonts w:cs="Times New Roman" w:eastAsia="Times New Roman"/>
          <w:lang w:eastAsia="hr-HR"/>
        </w:rPr>
        <w:t xml:space="preserve"> spisa). </w:t>
      </w: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Prema podacima iz elektroničkog sustava zemljišnih knjiga dužnika nije vlasnik nekretnine (list 18 spisa).</w:t>
      </w: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Uvjerenja Policijske postaje Velika Gorica od 21. lipnja 2017. proizlazi da dužnik nije evidentiran kao vlasnik vozila (list 19 spisa).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D2B" w:rsidP="00537B78" w:rsidR="00324D2B">
      <w:r>
        <w:separator/>
      </w:r>
    </w:p>
  </w:endnote>
  <w:endnote w:id="0" w:type="continuationSeparator">
    <w:p w:rsidRDefault="00324D2B" w:rsidP="00537B78" w:rsidR="00324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D2B" w:rsidP="00537B78" w:rsidR="00324D2B">
      <w:r>
        <w:separator/>
      </w:r>
    </w:p>
  </w:footnote>
  <w:footnote w:id="0" w:type="continuationSeparator">
    <w:p w:rsidRDefault="00324D2B" w:rsidP="00537B78" w:rsidR="00324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05B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F00B4B">
      <w:t>4404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6A2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D2B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51F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AFA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BE8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05B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B4B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10.000,00 kn</izvorni_sadrzaj>
    <derivirana_varijabla naziv="DomainObject.Primjedba_1">predujam u iznosu od 10.000,00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4404</izvorni_sadrzaj>
    <derivirana_varijabla naziv="DomainObject.Predmet.Broj_1">4404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St-4404/2016</izvorni_sadrzaj>
    <derivirana_varijabla naziv="DomainObject.Predmet.OznakaBroj_1">St-4404/2016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PUNI MJESEC d.o.o. zastupanog po punomoćniku Nikola Barbarić</izvorni_sadrzaj>
    <derivirana_varijabla naziv="DomainObject.Predmet.ProtustrankaFormated_1">  PUNI MJESEC d.o.o. zastupanog po punomoćniku Nikola Barbarić</derivirana_varijabla>
  </DomainObject.Predmet.ProtustrankaFormated>
  <DomainObject.Predmet.ProtustrankaFormatedOIB>
    <izvorni_sadrzaj>  PUNI MJESEC d.o.o., OIB 27396579291 zastupanog po punomoćniku Nikola Barbarić</izvorni_sadrzaj>
    <derivirana_varijabla naziv="DomainObject.Predmet.ProtustrankaFormatedOIB_1">  PUNI MJESEC d.o.o., OIB 27396579291 zastupanog po punomoćniku Nikola Barbarić</derivirana_varijabla>
  </DomainObject.Predmet.ProtustrankaFormatedOIB>
  <DomainObject.Predmet.ProtustrankaFormatedWithAdress>
    <izvorni_sadrzaj> PUNI MJESEC d.o.o., Josipovićeva ulica 42, 10410 Velika Gorica zastupanog po punomoćniku Nikola Barbarić</izvorni_sadrzaj>
    <derivirana_varijabla naziv="DomainObject.Predmet.ProtustrankaFormatedWithAdress_1"> PUNI MJESEC d.o.o., Josipovićeva ulica 42, 10410 Velika Gorica zastupanog po punomoćniku Nikola Barbarić</derivirana_varijabla>
  </DomainObject.Predmet.ProtustrankaFormatedWithAdress>
  <DomainObject.Predmet.ProtustrankaFormatedWithAdressOIB>
    <izvorni_sadrzaj> PUNI MJESEC d.o.o., OIB 27396579291, Josipovićeva ulica 42, 10410 Velika Gorica zastupanog po punomoćniku Nikola Barbarić</izvorni_sadrzaj>
    <derivirana_varijabla naziv="DomainObject.Predmet.ProtustrankaFormatedWithAdressOIB_1"> PUNI MJESEC d.o.o., OIB 27396579291, Josipovićeva ulica 42, 10410 Velika Gorica zastupanog po punomoćniku Nikola Barbarić</derivirana_varijabla>
  </DomainObject.Predmet.ProtustrankaFormatedWithAdressOIB>
  <DomainObject.Predmet.ProtustrankaWithAdress>
    <izvorni_sadrzaj>PUNI MJESEC d.o.o. Josipovićeva ulica 42, 10410 Velika Gorica</izvorni_sadrzaj>
    <derivirana_varijabla naziv="DomainObject.Predmet.ProtustrankaWithAdress_1">PUNI MJESEC d.o.o. Josipovićeva ulica 42, 10410 Velika Gorica</derivirana_varijabla>
  </DomainObject.Predmet.ProtustrankaWithAdress>
  <DomainObject.Predmet.ProtustrankaWithAdressOIB>
    <izvorni_sadrzaj>PUNI MJESEC d.o.o., OIB 27396579291, Josipovićeva ulica 42, 10410 Velika Gorica</izvorni_sadrzaj>
    <derivirana_varijabla naziv="DomainObject.Predmet.ProtustrankaWithAdressOIB_1">PUNI MJESEC d.o.o., OIB 27396579291, Josipovićeva ulica 42, 10410 Velika Gorica</derivirana_varijabla>
  </DomainObject.Predmet.ProtustrankaWithAdressOIB>
  <DomainObject.Predmet.ProtustrankaNazivFormated>
    <izvorni_sadrzaj>PUNI MJESEC d.o.o.</izvorni_sadrzaj>
    <derivirana_varijabla naziv="DomainObject.Predmet.ProtustrankaNazivFormated_1">PUNI MJESEC d.o.o.</derivirana_varijabla>
  </DomainObject.Predmet.ProtustrankaNazivFormated>
  <DomainObject.Predmet.ProtustrankaNazivFormatedOIB>
    <izvorni_sadrzaj>PUNI MJESEC d.o.o., OIB 27396579291</izvorni_sadrzaj>
    <derivirana_varijabla naziv="DomainObject.Predmet.ProtustrankaNazivFormatedOIB_1">PUNI MJESEC d.o.o., OIB 27396579291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PUNI MJESEC d.o.o. zastupanog po punomoćniku Nikola Barbarić</item>
    </izvorni_sadrzaj>
    <derivirana_varijabla naziv="DomainObject.Predmet.ProtuStrankaListFormated_1">
      <item>PUNI MJESEC d.o.o. zastupanog po punomoćniku Nikola Barbarić</item>
    </derivirana_varijabla>
  </DomainObject.Predmet.ProtuStrankaListFormated>
  <DomainObject.Predmet.ProtuStrankaListFormatedOIB>
    <izvorni_sadrzaj>
      <item>PUNI MJESEC d.o.o., OIB 27396579291 zastupanog po punomoćniku Nikola Barbarić</item>
    </izvorni_sadrzaj>
    <derivirana_varijabla naziv="DomainObject.Predmet.ProtuStrankaListFormatedOIB_1">
      <item>PUNI MJESEC d.o.o., OIB 27396579291 zastupanog po punomoćniku Nikola Barbarić</item>
    </derivirana_varijabla>
  </DomainObject.Predmet.ProtuStrankaListFormatedOIB>
  <DomainObject.Predmet.ProtuStrankaListFormatedWithAdress>
    <izvorni_sadrzaj>
      <item>PUNI MJESEC d.o.o., Josipovićeva ulica 42, 10410 Velika Gorica zastupanog po punomoćniku Nikola Barbarić</item>
    </izvorni_sadrzaj>
    <derivirana_varijabla naziv="DomainObject.Predmet.ProtuStrankaListFormatedWithAdress_1">
      <item>PUNI MJESEC d.o.o., Josipovićeva ulica 42, 10410 Velika Gorica zastupanog po punomoćniku Nikola Barbarić</item>
    </derivirana_varijabla>
  </DomainObject.Predmet.ProtuStrankaListFormatedWithAdress>
  <DomainObject.Predmet.ProtuStrankaListFormatedWithAdressOIB>
    <izvorni_sadrzaj>
      <item>PUNI MJESEC d.o.o., OIB 27396579291, Josipovićeva ulica 42, 10410 Velika Gorica zastupanog po punomoćniku Nikola Barbarić</item>
    </izvorni_sadrzaj>
    <derivirana_varijabla naziv="DomainObject.Predmet.ProtuStrankaListFormatedWithAdressOIB_1">
      <item>PUNI MJESEC d.o.o., OIB 27396579291, Josipovićeva ulica 42, 10410 Velika Gorica zastupanog po punomoćniku Nikola Barbarić</item>
    </derivirana_varijabla>
  </DomainObject.Predmet.ProtuStrankaListFormatedWithAdressOIB>
  <DomainObject.Predmet.ProtuStrankaListNazivFormated>
    <izvorni_sadrzaj>
      <item>PUNI MJESEC d.o.o.</item>
    </izvorni_sadrzaj>
    <derivirana_varijabla naziv="DomainObject.Predmet.ProtuStrankaListNazivFormated_1">
      <item>PUNI MJESEC d.o.o.</item>
    </derivirana_varijabla>
  </DomainObject.Predmet.ProtuStrankaListNazivFormated>
  <DomainObject.Predmet.ProtuStrankaListNazivFormatedOIB>
    <izvorni_sadrzaj>
      <item>PUNI MJESEC d.o.o., OIB 27396579291</item>
    </izvorni_sadrzaj>
    <derivirana_varijabla naziv="DomainObject.Predmet.ProtuStrankaListNazivFormatedOIB_1">
      <item>PUNI MJESEC d.o.o., OIB 27396579291</item>
    </derivirana_varijabla>
  </DomainObject.Predmet.ProtuStrankaListNazivFormatedOIB>
  <DomainObject.Predmet.OstaliListFormated>
    <izvorni_sadrzaj>
      <item>Nikola Barbarić punomoćnik sudionika u postupku PUNI MJESEC d.o.o.</item>
    </izvorni_sadrzaj>
    <derivirana_varijabla naziv="DomainObject.Predmet.OstaliListFormated_1">
      <item>Nikola Barbarić punomoćnik sudionika u postupku PUNI MJESEC d.o.o.</item>
    </derivirana_varijabla>
  </DomainObject.Predmet.OstaliListFormated>
  <DomainObject.Predmet.OstaliListFormatedOIB>
    <izvorni_sadrzaj>
      <item>Nikola Barbarić, OIB 45416426326 punomoćnik sudionika u postupku PUNI MJESEC d.o.o.</item>
    </izvorni_sadrzaj>
    <derivirana_varijabla naziv="DomainObject.Predmet.OstaliListFormatedOIB_1">
      <item>Nikola Barbarić, OIB 45416426326 punomoćnik sudionika u postupku PUNI MJESEC d.o.o.</item>
    </derivirana_varijabla>
  </DomainObject.Predmet.OstaliListFormatedOIB>
  <DomainObject.Predmet.OstaliListFormatedWithAdress>
    <izvorni_sadrzaj>
      <item>Nikola Barbarić, Josipovićeva Ulica 42, 10410 Velika Gorica punomoćnik sudionika u postupku PUNI MJESEC d.o.o.</item>
    </izvorni_sadrzaj>
    <derivirana_varijabla naziv="DomainObject.Predmet.OstaliListFormatedWithAdress_1">
      <item>Nikola Barbarić, Josipovićeva Ulica 42, 10410 Velika Gorica punomoćnik sudionika u postupku PUNI MJESEC d.o.o.</item>
    </derivirana_varijabla>
  </DomainObject.Predmet.OstaliListFormatedWithAdress>
  <DomainObject.Predmet.OstaliListFormatedWithAdressOIB>
    <izvorni_sadrzaj>
      <item>Nikola Barbarić, OIB 45416426326, Josipovićeva Ulica 42, 10410 Velika Gorica punomoćnik sudionika u postupku PUNI MJESEC d.o.o.</item>
    </izvorni_sadrzaj>
    <derivirana_varijabla naziv="DomainObject.Predmet.OstaliListFormatedWithAdressOIB_1">
      <item>Nikola Barbarić, OIB 45416426326, Josipovićeva Ulica 42, 10410 Velika Gorica punomoćnik sudionika u postupku PUNI MJESEC d.o.o.</item>
    </derivirana_varijabla>
  </DomainObject.Predmet.OstaliListFormatedWithAdressOIB>
  <DomainObject.Predmet.OstaliListNazivFormated>
    <izvorni_sadrzaj>
      <item>Nikola Barbarić</item>
    </izvorni_sadrzaj>
    <derivirana_varijabla naziv="DomainObject.Predmet.OstaliListNazivFormated_1">
      <item>Nikola Barbarić</item>
    </derivirana_varijabla>
  </DomainObject.Predmet.OstaliListNazivFormated>
  <DomainObject.Predmet.OstaliListNazivFormatedOIB>
    <izvorni_sadrzaj>
      <item>Nikola Barbarić, OIB 45416426326</item>
    </izvorni_sadrzaj>
    <derivirana_varijabla naziv="DomainObject.Predmet.OstaliListNazivFormatedOIB_1">
      <item>Nikola Barbarić, OIB 45416426326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PUNI MJESEC d.o.o.</izvorni_sadrzaj>
    <derivirana_varijabla naziv="DomainObject.Predmet.ProtustrankaIDrugi_1">PUNI MJESEC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PUNI MJESEC d.o.o., OIB 27396579291, Josipovićeva ulica 42, 10410 Velika Gorica</izvorni_sadrzaj>
    <derivirana_varijabla naziv="DomainObject.Predmet.ProtustrankaIDrugiAdressOIB_1">PUNI MJESEC d.o.o., OIB 27396579291, Josipovićeva ulica 42,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PUNI MJESEC d.o.o.</item>
      <item>Nikola Barbarić</item>
    </izvorni_sadrzaj>
    <derivirana_varijabla naziv="DomainObject.Predmet.SudioniciListNaziv_1">
      <item>FINA Regionalni centar Zagreb</item>
      <item>PUNI MJESEC d.o.o.</item>
      <item>Nikola Barbarić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PUNI MJESEC d.o.o., OIB 27396579291, Josipovićeva ulica 42,10410 Velika Gorica</item>
      <item>Nikola Barbarić, OIB 45416426326, Josipovićeva Ulica 42,10410 Velika Gorica</item>
    </izvorni_sadrzaj>
    <derivirana_varijabla naziv="DomainObject.Predmet.SudioniciListAdressOIB_1">
      <item>FINA Regionalni centar Zagreb, OIB 85821130368, Trg svibanjskih žrtava 1995. br. 1,10000 Zagreb</item>
      <item>PUNI MJESEC d.o.o., OIB 27396579291, Josipovićeva ulica 42,10410 Velika Gorica</item>
      <item>Nikola Barbarić, OIB 45416426326, Josipovićeva Ulica 42,10410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47E708-3C86-4881-9A4D-D69B0E413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2488</properties:Characters>
  <properties:Lines>78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2017-07-12T07:50:00Z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2017-07-12T07:53:00Z</cp:lastPrinted>
  <dcterms:modified xmlns:xsi="http://www.w3.org/2001/XMLSchema-instance" xsi:type="dcterms:W3CDTF">2017-07-12T07:53:00Z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