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98db" w14:paraId="70098d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2E1DE6">
        <w:rPr>
          <w:rFonts w:cs="Times New Roman" w:hAnsi="Times New Roman" w:ascii="Times New Roman"/>
          <w:sz w:val="24"/>
        </w:rPr>
        <w:t>2895/16-12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F20E85">
        <w:t xml:space="preserve">GORDANA BANOVIĆ j.d.o.o. za usluge, Vinkovec 109,10346 Preseka, MBS: 080850865 OIB: 72042409071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F20E85">
        <w:t xml:space="preserve">GORDANA BANOVIĆ j.d.o.o. za usluge, Vinkovec 109,10346 Preseka, MBS: 080850865 OIB: 72042409071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20E85">
        <w:rPr>
          <w:bCs/>
        </w:rPr>
        <w:t>2895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20E85">
        <w:t>23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F20E85">
        <w:t>GORDANA BANOVIĆ j.d.o.o. za usluge, Vinkovec 109,10346 Preseka, MBS: 080850865 OIB: 72042409071.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B37AEB">
        <w:t>110</w:t>
      </w:r>
      <w:r w:rsidR="0023403D" w:rsidRPr="00307A7F">
        <w:t xml:space="preserve"> st</w:t>
      </w:r>
      <w:r w:rsidR="00B37AEB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B37AEB">
        <w:t>120</w:t>
      </w:r>
      <w:r w:rsidR="0062454C">
        <w:t xml:space="preserve"> dana</w:t>
      </w:r>
      <w:r w:rsidR="009D2742">
        <w:t xml:space="preserve"> u iznosu od </w:t>
      </w:r>
      <w:r w:rsidR="00F20E85">
        <w:t>11.540,69</w:t>
      </w:r>
      <w:r w:rsidR="00B37AEB">
        <w:t xml:space="preserve">  kunu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A439D8">
        <w:rPr>
          <w:bCs/>
        </w:rPr>
        <w:t>26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3564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35644" w:rsidR="00E356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35644" w:rsidP="00E35644" w:rsidR="00E3564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3564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3564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64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20E85">
      <w:rPr>
        <w:noProof w:val="false"/>
      </w:rPr>
      <w:t>2895/16-12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07E74"/>
    <w:rsid w:val="00156266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2E1DE6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598A"/>
    <w:rsid w:val="00A81191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40F1B"/>
    <w:rsid w:val="00C73D72"/>
    <w:rsid w:val="00C77EB1"/>
    <w:rsid w:val="00C830F3"/>
    <w:rsid w:val="00CB121F"/>
    <w:rsid w:val="00CC4CC9"/>
    <w:rsid w:val="00CF1734"/>
    <w:rsid w:val="00D51262"/>
    <w:rsid w:val="00D92198"/>
    <w:rsid w:val="00DD686D"/>
    <w:rsid w:val="00E0686E"/>
    <w:rsid w:val="00E35644"/>
    <w:rsid w:val="00E52207"/>
    <w:rsid w:val="00EA30C4"/>
    <w:rsid w:val="00EA3AF8"/>
    <w:rsid w:val="00EB07C2"/>
    <w:rsid w:val="00EC2F02"/>
    <w:rsid w:val="00EC7761"/>
    <w:rsid w:val="00EE6B44"/>
    <w:rsid w:val="00F00E08"/>
    <w:rsid w:val="00F20E85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64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64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St-2895/2016</izvorni_sadrzaj>
    <derivirana_varijabla naziv="DomainObject.Predmet.OznakaBroj_1">St-2895/2016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BANOVIĆ j.d.o.o. za usluge</izvorni_sadrzaj>
    <derivirana_varijabla naziv="DomainObject.Predmet.ProtustrankaFormated_1">  GORDANA BANOVIĆ j.d.o.o. za usluge</derivirana_varijabla>
  </DomainObject.Predmet.ProtustrankaFormated>
  <DomainObject.Predmet.ProtustrankaFormatedOIB>
    <izvorni_sadrzaj>  GORDANA BANOVIĆ j.d.o.o. za usluge, OIB 72042409071</izvorni_sadrzaj>
    <derivirana_varijabla naziv="DomainObject.Predmet.ProtustrankaFormatedOIB_1">  GORDANA BANOVIĆ j.d.o.o. za usluge, OIB 72042409071</derivirana_varijabla>
  </DomainObject.Predmet.ProtustrankaFormatedOIB>
  <DomainObject.Predmet.ProtustrankaFormatedWithAdress>
    <izvorni_sadrzaj> GORDANA BANOVIĆ j.d.o.o. za usluge, Vinkovec 109, 10346 Preseka</izvorni_sadrzaj>
    <derivirana_varijabla naziv="DomainObject.Predmet.ProtustrankaFormatedWithAdress_1"> GORDANA BANOVIĆ j.d.o.o. za usluge, Vinkovec 109, 10346 Preseka</derivirana_varijabla>
  </DomainObject.Predmet.ProtustrankaFormatedWithAdress>
  <DomainObject.Predmet.ProtustrankaFormatedWithAdressOIB>
    <izvorni_sadrzaj> GORDANA BANOVIĆ j.d.o.o. za usluge, OIB 72042409071, Vinkovec 109, 10346 Preseka</izvorni_sadrzaj>
    <derivirana_varijabla naziv="DomainObject.Predmet.ProtustrankaFormatedWithAdressOIB_1"> GORDANA BANOVIĆ j.d.o.o. za usluge, OIB 72042409071, Vinkovec 109, 10346 Preseka</derivirana_varijabla>
  </DomainObject.Predmet.ProtustrankaFormatedWithAdressOIB>
  <DomainObject.Predmet.ProtustrankaWithAdress>
    <izvorni_sadrzaj>GORDANA BANOVIĆ j.d.o.o. za usluge Vinkovec 109, 10346 Preseka</izvorni_sadrzaj>
    <derivirana_varijabla naziv="DomainObject.Predmet.ProtustrankaWithAdress_1">GORDANA BANOVIĆ j.d.o.o. za usluge Vinkovec 109, 10346 Preseka</derivirana_varijabla>
  </DomainObject.Predmet.ProtustrankaWithAdress>
  <DomainObject.Predmet.ProtustrankaWithAdressOIB>
    <izvorni_sadrzaj>GORDANA BANOVIĆ j.d.o.o. za usluge, OIB 72042409071, Vinkovec 109, 10346 Preseka</izvorni_sadrzaj>
    <derivirana_varijabla naziv="DomainObject.Predmet.ProtustrankaWithAdressOIB_1">GORDANA BANOVIĆ j.d.o.o. za usluge, OIB 72042409071, Vinkovec 109, 10346 Preseka</derivirana_varijabla>
  </DomainObject.Predmet.ProtustrankaWithAdressOIB>
  <DomainObject.Predmet.ProtustrankaNazivFormated>
    <izvorni_sadrzaj>GORDANA BANOVIĆ j.d.o.o. za usluge</izvorni_sadrzaj>
    <derivirana_varijabla naziv="DomainObject.Predmet.ProtustrankaNazivFormated_1">GORDANA BANOVIĆ j.d.o.o. za usluge</derivirana_varijabla>
  </DomainObject.Predmet.ProtustrankaNazivFormated>
  <DomainObject.Predmet.ProtustrankaNazivFormatedOIB>
    <izvorni_sadrzaj>GORDANA BANOVIĆ j.d.o.o. za usluge, OIB 72042409071</izvorni_sadrzaj>
    <derivirana_varijabla naziv="DomainObject.Predmet.ProtustrankaNazivFormatedOIB_1">GORDANA BANOVIĆ j.d.o.o. za usluge, OIB 72042409071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GORDANA BANOVIĆ j.d.o.o. za usluge</item>
    </izvorni_sadrzaj>
    <derivirana_varijabla naziv="DomainObject.Predmet.ProtuStrankaListFormated_1">
      <item>GORDANA BANOVIĆ j.d.o.o. za usluge</item>
    </derivirana_varijabla>
  </DomainObject.Predmet.ProtuStrankaListFormated>
  <DomainObject.Predmet.ProtuStrankaListFormatedOIB>
    <izvorni_sadrzaj>
      <item>GORDANA BANOVIĆ j.d.o.o. za usluge, OIB 72042409071</item>
    </izvorni_sadrzaj>
    <derivirana_varijabla naziv="DomainObject.Predmet.ProtuStrankaListFormatedOIB_1">
      <item>GORDANA BANOVIĆ j.d.o.o. za usluge, OIB 72042409071</item>
    </derivirana_varijabla>
  </DomainObject.Predmet.ProtuStrankaListFormatedOIB>
  <DomainObject.Predmet.ProtuStrankaListFormatedWithAdress>
    <izvorni_sadrzaj>
      <item>GORDANA BANOVIĆ j.d.o.o. za usluge, Vinkovec 109, 10346 Preseka</item>
    </izvorni_sadrzaj>
    <derivirana_varijabla naziv="DomainObject.Predmet.ProtuStrankaListFormatedWithAdress_1">
      <item>GORDANA BANOVIĆ j.d.o.o. za usluge, Vinkovec 109, 10346 Preseka</item>
    </derivirana_varijabla>
  </DomainObject.Predmet.ProtuStrankaListFormatedWithAdress>
  <DomainObject.Predmet.ProtuStrankaListFormatedWithAdressOIB>
    <izvorni_sadrzaj>
      <item>GORDANA BANOVIĆ j.d.o.o. za usluge, OIB 72042409071, Vinkovec 109, 10346 Preseka</item>
    </izvorni_sadrzaj>
    <derivirana_varijabla naziv="DomainObject.Predmet.ProtuStrankaListFormatedWithAdressOIB_1">
      <item>GORDANA BANOVIĆ j.d.o.o. za usluge, OIB 72042409071, Vinkovec 109, 10346 Preseka</item>
    </derivirana_varijabla>
  </DomainObject.Predmet.ProtuStrankaListFormatedWithAdressOIB>
  <DomainObject.Predmet.ProtuStrankaListNazivFormated>
    <izvorni_sadrzaj>
      <item>GORDANA BANOVIĆ j.d.o.o. za usluge</item>
    </izvorni_sadrzaj>
    <derivirana_varijabla naziv="DomainObject.Predmet.ProtuStrankaListNazivFormated_1">
      <item>GORDANA BANOVIĆ j.d.o.o. za usluge</item>
    </derivirana_varijabla>
  </DomainObject.Predmet.ProtuStrankaListNazivFormated>
  <DomainObject.Predmet.ProtuStrankaListNazivFormatedOIB>
    <izvorni_sadrzaj>
      <item>GORDANA BANOVIĆ j.d.o.o. za usluge, OIB 72042409071</item>
    </izvorni_sadrzaj>
    <derivirana_varijabla naziv="DomainObject.Predmet.ProtuStrankaListNazivFormatedOIB_1">
      <item>GORDANA BANOVIĆ j.d.o.o. za usluge, OIB 72042409071</item>
    </derivirana_varijabla>
  </DomainObject.Predmet.ProtuStrankaListNazivFormatedOIB>
  <DomainObject.Predmet.OstaliListFormated>
    <izvorni_sadrzaj>
      <item>Gordana Banović</item>
    </izvorni_sadrzaj>
    <derivirana_varijabla naziv="DomainObject.Predmet.OstaliListFormated_1">
      <item>Gordana Banović</item>
    </derivirana_varijabla>
  </DomainObject.Predmet.OstaliListFormated>
  <DomainObject.Predmet.OstaliListFormatedOIB>
    <izvorni_sadrzaj>
      <item>Gordana Banović, OIB 44071221379</item>
    </izvorni_sadrzaj>
    <derivirana_varijabla naziv="DomainObject.Predmet.OstaliListFormatedOIB_1">
      <item>Gordana Banović, OIB 44071221379</item>
    </derivirana_varijabla>
  </DomainObject.Predmet.OstaliListFormatedOIB>
  <DomainObject.Predmet.OstaliListFormatedWithAdress>
    <izvorni_sadrzaj>
      <item>Gordana Banović, Bijenički Ogranak I. 5, 10000 Zagreb</item>
    </izvorni_sadrzaj>
    <derivirana_varijabla naziv="DomainObject.Predmet.OstaliListFormatedWithAdress_1">
      <item>Gordana Banović, Bijenički Ogranak I. 5, 10000 Zagreb</item>
    </derivirana_varijabla>
  </DomainObject.Predmet.OstaliListFormatedWithAdress>
  <DomainObject.Predmet.OstaliListFormatedWithAdressOIB>
    <izvorni_sadrzaj>
      <item>Gordana Banović, OIB 44071221379, Bijenički Ogranak I. 5, 10000 Zagreb</item>
    </izvorni_sadrzaj>
    <derivirana_varijabla naziv="DomainObject.Predmet.OstaliListFormatedWithAdressOIB_1">
      <item>Gordana Banović, OIB 44071221379, Bijenički Ogranak I. 5, 10000 Zagreb</item>
    </derivirana_varijabla>
  </DomainObject.Predmet.OstaliListFormatedWithAdressOIB>
  <DomainObject.Predmet.OstaliListNazivFormated>
    <izvorni_sadrzaj>
      <item>Gordana Banović</item>
    </izvorni_sadrzaj>
    <derivirana_varijabla naziv="DomainObject.Predmet.OstaliListNazivFormated_1">
      <item>Gordana Banović</item>
    </derivirana_varijabla>
  </DomainObject.Predmet.OstaliListNazivFormated>
  <DomainObject.Predmet.OstaliListNazivFormatedOIB>
    <izvorni_sadrzaj>
      <item>Gordana Banović, OIB 44071221379</item>
    </izvorni_sadrzaj>
    <derivirana_varijabla naziv="DomainObject.Predmet.OstaliListNazivFormatedOIB_1">
      <item>Gordana Banović, OIB 44071221379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GORDANA BANOVIĆ j.d.o.o. za usluge</izvorni_sadrzaj>
    <derivirana_varijabla naziv="DomainObject.Predmet.ProtustrankaIDrugi_1">GORDANA BANOVIĆ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GORDANA BANOVIĆ j.d.o.o. za usluge, OIB 72042409071, Vinkovec 109, 10346 Preseka</izvorni_sadrzaj>
    <derivirana_varijabla naziv="DomainObject.Predmet.ProtustrankaIDrugiAdressOIB_1">GORDANA BANOVIĆ j.d.o.o. za usluge, OIB 72042409071, Vinkovec 109, 10346 Preseka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GORDANA BANOVIĆ j.d.o.o. za usluge</item>
      <item>Gordana Banović</item>
    </izvorni_sadrzaj>
    <derivirana_varijabla naziv="DomainObject.Predmet.SudioniciListNaziv_1">
      <item>FINA Regionalni centar Zagreb</item>
      <item>GORDANA BANOVIĆ j.d.o.o. za usluge</item>
      <item>Gordana Banović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GORDANA BANOVIĆ j.d.o.o. za usluge, OIB 72042409071, Vinkovec 109,10346 Preseka</item>
      <item>Gordana Banović, OIB 44071221379, Bijenički Ogranak I. 5,10000 Zagreb</item>
    </izvorni_sadrzaj>
    <derivirana_varijabla naziv="DomainObject.Predmet.SudioniciListAdressOIB_1">
      <item>FINA Regionalni centar Zagreb, OIB 85821130368, Trg svibanjskih žrtava 1995. br. 1,10000 Zagreb</item>
      <item>GORDANA BANOVIĆ j.d.o.o. za usluge, OIB 72042409071, Vinkovec 109,10346 Preseka</item>
      <item>Gordana Banović, OIB 44071221379, Bijenički Ogranak I.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72042409071</item>
      <item>, OIB 44071221379</item>
    </izvorni_sadrzaj>
    <derivirana_varijabla naziv="DomainObject.Predmet.SudioniciListNazivOIB_1">
      <item>, OIB 85821130368</item>
      <item>, OIB 72042409071</item>
      <item>, OIB 44071221379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2803</properties:Characters>
  <properties:Lines>65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2016-11-03T12:38:00Z</dcterms:created>
  <dc:creator>Vinka Mihalinčić</dc:creator>
  <cp:lastModifiedBy>Vinka Mihalinčić</cp:lastModifiedBy>
  <cp:lastPrinted>2016-11-03T11:12:00Z</cp:lastPrinted>
  <dcterms:modified xmlns:xsi="http://www.w3.org/2001/XMLSchema-instance" xsi:type="dcterms:W3CDTF">2016-11-03T12:41:00Z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