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de91" w14:paraId="7d4de91" w:rsidRDefault="00E677CA" w:rsidP="0086115E" w:rsidR="00EE76DA">
      <w:pPr>
        <w:jc w:val="both"/>
        <w15:collapsed w:val="false"/>
      </w:pPr>
      <w:bookmarkStart w:name="_GoBack" w:id="0"/>
      <w:bookmarkEnd w:id="0"/>
      <w:r>
        <w:t xml:space="preserve">              </w:t>
      </w:r>
      <w:r w:rsidR="00EE76DA" w:rsidRPr="00F268B0">
        <w:rPr>
          <w:noProof/>
        </w:rPr>
        <w:drawing>
          <wp:inline distR="0" distL="0" distB="0" distT="0">
            <wp:extent cy="720566" cx="539750"/>
            <wp:effectExtent b="381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27" cx="541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77CA" w:rsidP="0086115E" w:rsidR="00E677CA" w:rsidRPr="00F268B0">
      <w:pPr>
        <w:jc w:val="both"/>
      </w:pPr>
    </w:p>
    <w:p w:rsidRDefault="00FD50B6" w:rsidP="00FD50B6" w:rsidR="00FD50B6">
      <w:r>
        <w:t xml:space="preserve">REPUBLIKA HRVATSKA </w:t>
      </w:r>
    </w:p>
    <w:p w:rsidRDefault="00FD50B6" w:rsidP="00FD50B6" w:rsidR="00FD50B6">
      <w:r>
        <w:t>TRGOVAČKI SUD U ZAGREBU</w:t>
      </w:r>
    </w:p>
    <w:p w:rsidRDefault="00FD50B6" w:rsidP="00FD50B6" w:rsidR="00FD50B6" w:rsidRPr="008C7315">
      <w:pPr>
        <w:rPr>
          <w:b/>
        </w:rPr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      </w:t>
      </w:r>
      <w:proofErr w:type="spellStart"/>
      <w:r w:rsidRPr="00203EC4">
        <w:t>70.St</w:t>
      </w:r>
      <w:proofErr w:type="spellEnd"/>
      <w:r w:rsidRPr="00203EC4">
        <w:t>-</w:t>
      </w:r>
      <w:proofErr w:type="spellStart"/>
      <w:r w:rsidR="00203EC4" w:rsidRPr="00203EC4">
        <w:t>1942</w:t>
      </w:r>
      <w:proofErr w:type="spellEnd"/>
      <w:r w:rsidR="00203EC4" w:rsidRPr="00203EC4">
        <w:t>/</w:t>
      </w:r>
      <w:proofErr w:type="spellStart"/>
      <w:r w:rsidR="00203EC4" w:rsidRPr="00203EC4">
        <w:t>2018</w:t>
      </w:r>
      <w:proofErr w:type="spellEnd"/>
    </w:p>
    <w:p w:rsidRDefault="00FD50B6" w:rsidP="00FD50B6" w:rsidR="00FD50B6">
      <w:r>
        <w:t xml:space="preserve">          </w:t>
      </w:r>
    </w:p>
    <w:p w:rsidRDefault="00FD50B6" w:rsidP="00FD50B6" w:rsidR="00FD50B6">
      <w:pPr>
        <w:jc w:val="center"/>
      </w:pPr>
      <w:r>
        <w:t>R E P U B L I K A   H R V A T S K A</w:t>
      </w:r>
    </w:p>
    <w:p w:rsidRDefault="00FD50B6" w:rsidP="00FD50B6" w:rsidR="00FD50B6">
      <w:pPr>
        <w:jc w:val="center"/>
      </w:pPr>
    </w:p>
    <w:p w:rsidRDefault="00FD50B6" w:rsidP="00FD50B6" w:rsidR="00FD50B6">
      <w:pPr>
        <w:jc w:val="center"/>
      </w:pPr>
      <w:r>
        <w:t>R J E Š E N J E</w:t>
      </w:r>
    </w:p>
    <w:p w:rsidRDefault="00FD50B6" w:rsidP="00FD50B6" w:rsidR="00FD50B6"/>
    <w:p w:rsidRDefault="00203EC4" w:rsidP="00203EC4" w:rsidR="00203EC4">
      <w:pPr>
        <w:ind w:firstLine="708"/>
        <w:jc w:val="both"/>
      </w:pPr>
      <w:r w:rsidRPr="00565C4F">
        <w:t xml:space="preserve">Trgovački sud u Zagrebu, po sucu </w:t>
      </w:r>
      <w:r>
        <w:t>tog suda Maji Jurovicki, kao sucu pojedincu</w:t>
      </w:r>
      <w:r w:rsidRPr="00565C4F">
        <w:t xml:space="preserve">, u </w:t>
      </w:r>
      <w:proofErr w:type="spellStart"/>
      <w:r>
        <w:t>predstečajnom</w:t>
      </w:r>
      <w:proofErr w:type="spellEnd"/>
      <w:r>
        <w:t xml:space="preserve"> postupku nad dužnikom </w:t>
      </w:r>
      <w:proofErr w:type="spellStart"/>
      <w:r w:rsidRPr="00741D05">
        <w:t>SINITECH</w:t>
      </w:r>
      <w:proofErr w:type="spellEnd"/>
      <w:r w:rsidRPr="00741D05">
        <w:t xml:space="preserve"> d.o.o.</w:t>
      </w:r>
      <w:r>
        <w:t xml:space="preserve"> </w:t>
      </w:r>
      <w:proofErr w:type="spellStart"/>
      <w:r>
        <w:t>OIB</w:t>
      </w:r>
      <w:proofErr w:type="spellEnd"/>
      <w:r>
        <w:t>:</w:t>
      </w:r>
      <w:r w:rsidRPr="00741D05">
        <w:t xml:space="preserve"> </w:t>
      </w:r>
      <w:proofErr w:type="spellStart"/>
      <w:r w:rsidRPr="00741D05">
        <w:t>03813303179</w:t>
      </w:r>
      <w:proofErr w:type="spellEnd"/>
      <w:r>
        <w:t xml:space="preserve"> , </w:t>
      </w:r>
      <w:proofErr w:type="spellStart"/>
      <w:r>
        <w:t>Brezje</w:t>
      </w:r>
      <w:proofErr w:type="spellEnd"/>
      <w:r>
        <w:t xml:space="preserve">, Sveta Nedjelja, Dr. Franje Tuđmana </w:t>
      </w:r>
      <w:proofErr w:type="spellStart"/>
      <w:r>
        <w:t>14</w:t>
      </w:r>
      <w:proofErr w:type="spellEnd"/>
      <w:r>
        <w:t xml:space="preserve">,  dana </w:t>
      </w:r>
      <w:proofErr w:type="spellStart"/>
      <w:r>
        <w:t>10</w:t>
      </w:r>
      <w:proofErr w:type="spellEnd"/>
      <w:r>
        <w:t xml:space="preserve">. listopada </w:t>
      </w:r>
      <w:proofErr w:type="spellStart"/>
      <w:r>
        <w:t>2018</w:t>
      </w:r>
      <w:proofErr w:type="spellEnd"/>
      <w:r>
        <w:t xml:space="preserve">. </w:t>
      </w:r>
    </w:p>
    <w:p w:rsidRDefault="00FD50B6" w:rsidP="00203EC4" w:rsidR="00FD50B6" w:rsidRPr="008C7315">
      <w:pPr>
        <w:jc w:val="both"/>
        <w:rPr>
          <w:b/>
        </w:rPr>
      </w:pPr>
    </w:p>
    <w:p w:rsidRDefault="00FD50B6" w:rsidP="00FD50B6" w:rsidR="00F1797B">
      <w:pPr>
        <w:jc w:val="center"/>
      </w:pPr>
      <w:r>
        <w:t>r i j e š i o   j e</w:t>
      </w:r>
    </w:p>
    <w:p w:rsidRDefault="003C1262" w:rsidP="00690553" w:rsidR="003C1262">
      <w:pPr>
        <w:jc w:val="both"/>
      </w:pPr>
    </w:p>
    <w:p w:rsidRDefault="00690553" w:rsidP="008C7315" w:rsidR="008C7315">
      <w:pPr>
        <w:pStyle w:val="Odlomakpopisa"/>
        <w:ind w:firstLine="426" w:left="0"/>
        <w:jc w:val="both"/>
      </w:pPr>
      <w:r>
        <w:t xml:space="preserve">Ispravlja se rješenje ovog suda poslovni broj </w:t>
      </w:r>
      <w:r w:rsidR="00C71CE7" w:rsidRPr="00C71CE7">
        <w:t>St-</w:t>
      </w:r>
      <w:proofErr w:type="spellStart"/>
      <w:r w:rsidR="008C7315">
        <w:t>1942</w:t>
      </w:r>
      <w:proofErr w:type="spellEnd"/>
      <w:r w:rsidR="008C7315">
        <w:t>/</w:t>
      </w:r>
      <w:proofErr w:type="spellStart"/>
      <w:r w:rsidR="008C7315">
        <w:t>2018</w:t>
      </w:r>
      <w:proofErr w:type="spellEnd"/>
      <w:r w:rsidR="00C71CE7">
        <w:t xml:space="preserve"> od </w:t>
      </w:r>
      <w:proofErr w:type="spellStart"/>
      <w:r w:rsidR="008C7315">
        <w:t>09</w:t>
      </w:r>
      <w:proofErr w:type="spellEnd"/>
      <w:r w:rsidR="008C7315">
        <w:t>. listopada</w:t>
      </w:r>
      <w:r>
        <w:t xml:space="preserve"> </w:t>
      </w:r>
      <w:proofErr w:type="spellStart"/>
      <w:r>
        <w:t>2018</w:t>
      </w:r>
      <w:proofErr w:type="spellEnd"/>
      <w:r>
        <w:t>., u</w:t>
      </w:r>
      <w:r w:rsidR="00C71CE7">
        <w:t xml:space="preserve"> </w:t>
      </w:r>
      <w:proofErr w:type="spellStart"/>
      <w:r w:rsidR="008C7315">
        <w:t>toč</w:t>
      </w:r>
      <w:proofErr w:type="spellEnd"/>
      <w:r w:rsidR="008C7315">
        <w:t>. IX. izreke</w:t>
      </w:r>
      <w:r>
        <w:t xml:space="preserve">, redak </w:t>
      </w:r>
      <w:r w:rsidR="008C7315">
        <w:t>peti</w:t>
      </w:r>
      <w:r>
        <w:t xml:space="preserve"> </w:t>
      </w:r>
      <w:r w:rsidR="00886663">
        <w:t xml:space="preserve">odozgor </w:t>
      </w:r>
      <w:r>
        <w:t>tako da umjesto pogrešno n</w:t>
      </w:r>
      <w:r w:rsidR="00FC3F8C">
        <w:t>apisanog</w:t>
      </w:r>
      <w:r w:rsidR="008C7315">
        <w:t>:</w:t>
      </w:r>
      <w:r>
        <w:t xml:space="preserve"> </w:t>
      </w:r>
    </w:p>
    <w:p w:rsidRDefault="00690553" w:rsidP="008C7315" w:rsidR="00203EC4">
      <w:pPr>
        <w:pStyle w:val="Odlomakpopisa"/>
        <w:ind w:left="0"/>
        <w:jc w:val="both"/>
      </w:pPr>
      <w:r>
        <w:t>"</w:t>
      </w:r>
      <w:r w:rsidR="008C7315">
        <w:t xml:space="preserve">Pozivaju se vjerovnici, dužnik i povjerenik pristupiti na ročište radi ispitivanja tražbina  </w:t>
      </w:r>
      <w:r w:rsidR="008C7315" w:rsidRPr="008C7315">
        <w:t xml:space="preserve">dana  </w:t>
      </w:r>
      <w:proofErr w:type="spellStart"/>
      <w:r w:rsidR="008C7315" w:rsidRPr="008C7315">
        <w:t>13</w:t>
      </w:r>
      <w:proofErr w:type="spellEnd"/>
      <w:r w:rsidR="008C7315" w:rsidRPr="008C7315">
        <w:t xml:space="preserve">. prosinca </w:t>
      </w:r>
      <w:proofErr w:type="spellStart"/>
      <w:r w:rsidR="008C7315" w:rsidRPr="008C7315">
        <w:t>2018</w:t>
      </w:r>
      <w:proofErr w:type="spellEnd"/>
      <w:r w:rsidR="008C7315" w:rsidRPr="008C7315">
        <w:t>. u 9,</w:t>
      </w:r>
      <w:proofErr w:type="spellStart"/>
      <w:r w:rsidR="008C7315" w:rsidRPr="008C7315">
        <w:t>30</w:t>
      </w:r>
      <w:proofErr w:type="spellEnd"/>
      <w:r w:rsidR="008C7315" w:rsidRPr="008C7315">
        <w:t xml:space="preserve"> sati, u prostorijama Trgovačkog suda u Zagrebu, Zagreb, Petrinjska 8,  soba </w:t>
      </w:r>
      <w:proofErr w:type="spellStart"/>
      <w:r w:rsidR="008C7315" w:rsidRPr="008C7315">
        <w:t>30</w:t>
      </w:r>
      <w:proofErr w:type="spellEnd"/>
      <w:r w:rsidR="008C7315" w:rsidRPr="008C7315">
        <w:t>, I kat dvorišn</w:t>
      </w:r>
      <w:r w:rsidR="008C7315">
        <w:t xml:space="preserve">e zgrade", </w:t>
      </w:r>
      <w:r>
        <w:t xml:space="preserve"> ima ispravno pisati</w:t>
      </w:r>
      <w:r w:rsidR="00203EC4">
        <w:t>:</w:t>
      </w:r>
    </w:p>
    <w:p w:rsidRDefault="00886663" w:rsidP="008C7315" w:rsidR="008C7315" w:rsidRPr="008C7315">
      <w:pPr>
        <w:pStyle w:val="Odlomakpopisa"/>
        <w:ind w:left="0"/>
        <w:jc w:val="both"/>
      </w:pPr>
      <w:r>
        <w:t>"</w:t>
      </w:r>
      <w:r w:rsidR="008C7315">
        <w:t xml:space="preserve">Pozivaju se vjerovnici, dužnik i povjerenik pristupiti na ročište radi ispitivanja tražbina  </w:t>
      </w:r>
      <w:r w:rsidR="008C7315" w:rsidRPr="008C7315">
        <w:t xml:space="preserve">dana  </w:t>
      </w:r>
      <w:proofErr w:type="spellStart"/>
      <w:r w:rsidR="008C7315" w:rsidRPr="008C7315">
        <w:t>22</w:t>
      </w:r>
      <w:proofErr w:type="spellEnd"/>
      <w:r w:rsidR="008C7315" w:rsidRPr="008C7315">
        <w:t>.</w:t>
      </w:r>
      <w:r w:rsidR="008C7315">
        <w:t xml:space="preserve"> </w:t>
      </w:r>
      <w:r w:rsidR="008C7315" w:rsidRPr="008C7315">
        <w:t xml:space="preserve">siječnja </w:t>
      </w:r>
      <w:proofErr w:type="spellStart"/>
      <w:r w:rsidR="008C7315" w:rsidRPr="008C7315">
        <w:t>2019</w:t>
      </w:r>
      <w:proofErr w:type="spellEnd"/>
      <w:r w:rsidR="008C7315" w:rsidRPr="008C7315">
        <w:t>. u 9,</w:t>
      </w:r>
      <w:proofErr w:type="spellStart"/>
      <w:r w:rsidR="008C7315" w:rsidRPr="008C7315">
        <w:t>30</w:t>
      </w:r>
      <w:proofErr w:type="spellEnd"/>
      <w:r w:rsidR="008C7315" w:rsidRPr="008C7315">
        <w:t xml:space="preserve"> sati, u prostorijama Trgovačkog suda u Zagrebu, Zagreb, Petrinjska 8, soba </w:t>
      </w:r>
      <w:proofErr w:type="spellStart"/>
      <w:r w:rsidR="008C7315" w:rsidRPr="008C7315">
        <w:t>30</w:t>
      </w:r>
      <w:proofErr w:type="spellEnd"/>
      <w:r w:rsidR="008C7315" w:rsidRPr="008C7315">
        <w:t>, I kat dvorišne zgrade.</w:t>
      </w:r>
      <w:r w:rsidR="008C7315">
        <w:t>"</w:t>
      </w:r>
    </w:p>
    <w:p w:rsidRDefault="00C8706C" w:rsidP="00690553" w:rsidR="00C8706C">
      <w:pPr>
        <w:jc w:val="both"/>
      </w:pPr>
    </w:p>
    <w:p w:rsidRDefault="00690553" w:rsidP="00C8706C" w:rsidR="00690553">
      <w:pPr>
        <w:jc w:val="center"/>
      </w:pPr>
      <w:r>
        <w:t>Obrazloženje</w:t>
      </w:r>
    </w:p>
    <w:p w:rsidRDefault="00690553" w:rsidP="00690553" w:rsidR="00690553">
      <w:pPr>
        <w:jc w:val="both"/>
      </w:pPr>
    </w:p>
    <w:p w:rsidRDefault="00690553" w:rsidP="00690553" w:rsidR="00690553">
      <w:pPr>
        <w:jc w:val="both"/>
      </w:pPr>
      <w:r>
        <w:t xml:space="preserve">             U pisanju  rješenja ovog suda poslovni broj </w:t>
      </w:r>
      <w:r w:rsidR="004A2E91" w:rsidRPr="00C71CE7">
        <w:t>St-</w:t>
      </w:r>
      <w:proofErr w:type="spellStart"/>
      <w:r w:rsidR="004A2E91">
        <w:t>1942</w:t>
      </w:r>
      <w:proofErr w:type="spellEnd"/>
      <w:r w:rsidR="004A2E91">
        <w:t>/</w:t>
      </w:r>
      <w:proofErr w:type="spellStart"/>
      <w:r w:rsidR="004A2E91">
        <w:t>2018</w:t>
      </w:r>
      <w:proofErr w:type="spellEnd"/>
      <w:r w:rsidR="004A2E91">
        <w:t xml:space="preserve"> od </w:t>
      </w:r>
      <w:proofErr w:type="spellStart"/>
      <w:r w:rsidR="004A2E91">
        <w:t>09</w:t>
      </w:r>
      <w:proofErr w:type="spellEnd"/>
      <w:r w:rsidR="004A2E91">
        <w:t xml:space="preserve">. listopada </w:t>
      </w:r>
      <w:proofErr w:type="spellStart"/>
      <w:r w:rsidR="004A2E91">
        <w:t>2018</w:t>
      </w:r>
      <w:proofErr w:type="spellEnd"/>
      <w:r>
        <w:t>. nastala je pogreška u pisanju</w:t>
      </w:r>
      <w:r w:rsidR="000E7610">
        <w:t xml:space="preserve"> datuma ročišta radi ispitivanja tražbina </w:t>
      </w:r>
      <w:r>
        <w:t xml:space="preserve"> pa je valjalo donijeti ovo rješenje temeljem čl. 342. st. 1 i 2. Zakona o parničnom postupku (Narodne novine broj 53/91, 91/94, 112/99, 88/01, 117/03, 88/05, 84/08, 123/08; u daljnjem tekstu: ZPP). </w:t>
      </w:r>
    </w:p>
    <w:p w:rsidRDefault="00690553" w:rsidP="00690553" w:rsidR="00690553">
      <w:pPr>
        <w:jc w:val="both"/>
      </w:pPr>
      <w:r>
        <w:t xml:space="preserve">      </w:t>
      </w:r>
    </w:p>
    <w:p w:rsidRDefault="004A2E91" w:rsidP="00C8706C" w:rsidR="00690553">
      <w:pPr>
        <w:jc w:val="center"/>
      </w:pPr>
      <w:r>
        <w:t xml:space="preserve">Zagreb, </w:t>
      </w:r>
      <w:proofErr w:type="spellStart"/>
      <w:r>
        <w:t>10</w:t>
      </w:r>
      <w:proofErr w:type="spellEnd"/>
      <w:r>
        <w:t xml:space="preserve">. listopada </w:t>
      </w:r>
      <w:proofErr w:type="spellStart"/>
      <w:r>
        <w:t>2018</w:t>
      </w:r>
      <w:proofErr w:type="spellEnd"/>
      <w:r>
        <w:t xml:space="preserve">. </w:t>
      </w:r>
    </w:p>
    <w:p w:rsidRDefault="00C8706C" w:rsidP="00690553" w:rsidR="00C8706C">
      <w:pPr>
        <w:jc w:val="both"/>
      </w:pPr>
    </w:p>
    <w:p w:rsidRDefault="00690553" w:rsidP="00C8706C" w:rsidR="00690553">
      <w:pPr>
        <w:jc w:val="right"/>
      </w:pPr>
      <w:r>
        <w:t>SUDAC:</w:t>
      </w:r>
    </w:p>
    <w:p w:rsidRDefault="00690553" w:rsidP="00C8706C" w:rsidR="00690553">
      <w:pPr>
        <w:jc w:val="right"/>
      </w:pPr>
    </w:p>
    <w:p w:rsidRDefault="00DE73D8" w:rsidP="00C8706C" w:rsidR="00690553">
      <w:pPr>
        <w:jc w:val="right"/>
      </w:pPr>
      <w:r>
        <w:t xml:space="preserve">Maja Jurovicki, v.r. </w:t>
      </w:r>
    </w:p>
    <w:p w:rsidRDefault="008D55C6" w:rsidP="002D4CBC" w:rsidR="008D55C6" w:rsidRPr="00F268B0">
      <w:pPr>
        <w:jc w:val="both"/>
      </w:pPr>
    </w:p>
    <w:p w:rsidRDefault="00462B20" w:rsidP="002D4CBC" w:rsidR="00F1797B" w:rsidRPr="00F268B0">
      <w:pPr>
        <w:jc w:val="both"/>
      </w:pPr>
      <w:r w:rsidRPr="00F268B0">
        <w:t>UPUTA O PRAVNOM LIJEKU:</w:t>
      </w:r>
    </w:p>
    <w:p w:rsidRDefault="00F1797B" w:rsidP="002D4CBC" w:rsidR="00243285" w:rsidRPr="00F268B0">
      <w:pPr>
        <w:jc w:val="both"/>
      </w:pPr>
      <w:r w:rsidRPr="00F268B0">
        <w:t>Protiv ovog rješenja može se uložiti žalba Visokom trgovačkom sudu Republike Hrvatske u roku od 8 dana. Žalba  se ulaže  putem ovog suda u 2 primjerka.</w:t>
      </w:r>
    </w:p>
    <w:p w:rsidRDefault="008D55C6" w:rsidP="002D4CBC" w:rsidR="008D55C6" w:rsidRPr="00F268B0">
      <w:pPr>
        <w:jc w:val="both"/>
      </w:pPr>
    </w:p>
    <w:p w:rsidRDefault="00DE73D8" w:rsidP="004F5146" w:rsidR="00DE73D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E73D8" w:rsidP="004F5146" w:rsidR="00DE73D8">
      <w:pPr>
        <w:jc w:val="right"/>
      </w:pPr>
      <w:r>
        <w:t xml:space="preserve">Mirjana Gašparić </w:t>
      </w:r>
    </w:p>
    <w:p w:rsidRDefault="00203EC4" w:rsidP="00203EC4" w:rsidR="00B93BB9" w:rsidRPr="00F268B0">
      <w:r>
        <w:t xml:space="preserve"> </w:t>
      </w:r>
    </w:p>
    <w:sectPr w:rsidSect="00203EC4" w:rsidR="00B93BB9" w:rsidRPr="00F268B0">
      <w:headerReference w:type="default" r:id="rId10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EFC" w:rsidP="009D1EFC" w:rsidR="009D1EFC">
      <w:r>
        <w:separator/>
      </w:r>
    </w:p>
  </w:endnote>
  <w:endnote w:id="0" w:type="continuationSeparator">
    <w:p w:rsidRDefault="009D1EFC" w:rsidP="009D1EFC" w:rsidR="009D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EFC" w:rsidP="009D1EFC" w:rsidR="009D1EFC">
      <w:r>
        <w:separator/>
      </w:r>
    </w:p>
  </w:footnote>
  <w:footnote w:id="0" w:type="continuationSeparator">
    <w:p w:rsidRDefault="009D1EFC" w:rsidP="009D1EFC" w:rsidR="009D1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EFC" w:rsidR="009D1EFC">
    <w:pPr>
      <w:pStyle w:val="Zaglavlje"/>
      <w:jc w:val="right"/>
    </w:pPr>
    <w:smartTag w:element="metricconverter" w:uri="urn:schemas-microsoft-com:office:smarttags">
      <w:smartTagPr>
        <w:attr w:val="67. St" w:name="ProductID"/>
      </w:smartTagPr>
      <w:r w:rsidRPr="009D1EFC">
        <w:t>67. St</w:t>
      </w:r>
    </w:smartTag>
    <w:r w:rsidRPr="009D1EFC">
      <w:t xml:space="preserve"> -149/06 </w:t>
    </w:r>
    <w:r>
      <w:t xml:space="preserve">   </w:t>
    </w:r>
    <w:sdt>
      <w:sdtPr>
        <w:id w:val="2624286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03EC4">
          <w:rPr>
            <w:noProof/>
          </w:rPr>
          <w:t>2</w:t>
        </w:r>
        <w:r>
          <w:fldChar w:fldCharType="end"/>
        </w:r>
      </w:sdtContent>
    </w:sdt>
  </w:p>
  <w:p w:rsidRDefault="009D1EFC" w:rsidR="009D1E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3553"/>
    <w:rsid w:val="0002349E"/>
    <w:rsid w:val="00061B0B"/>
    <w:rsid w:val="0009227D"/>
    <w:rsid w:val="000B52B9"/>
    <w:rsid w:val="000C4E21"/>
    <w:rsid w:val="000E2119"/>
    <w:rsid w:val="000E7610"/>
    <w:rsid w:val="000F295A"/>
    <w:rsid w:val="000F481F"/>
    <w:rsid w:val="00100575"/>
    <w:rsid w:val="001F2E2A"/>
    <w:rsid w:val="00200127"/>
    <w:rsid w:val="00203EC4"/>
    <w:rsid w:val="0023596B"/>
    <w:rsid w:val="00243285"/>
    <w:rsid w:val="002D4CBC"/>
    <w:rsid w:val="00340DDA"/>
    <w:rsid w:val="0034529A"/>
    <w:rsid w:val="00371E33"/>
    <w:rsid w:val="003A083E"/>
    <w:rsid w:val="003C1262"/>
    <w:rsid w:val="003D48FD"/>
    <w:rsid w:val="00462B20"/>
    <w:rsid w:val="004918BD"/>
    <w:rsid w:val="004A2E91"/>
    <w:rsid w:val="0053524A"/>
    <w:rsid w:val="00555B2F"/>
    <w:rsid w:val="005D3DA3"/>
    <w:rsid w:val="00690553"/>
    <w:rsid w:val="006B77AD"/>
    <w:rsid w:val="0084294F"/>
    <w:rsid w:val="0086115E"/>
    <w:rsid w:val="00886663"/>
    <w:rsid w:val="008B7918"/>
    <w:rsid w:val="008C7315"/>
    <w:rsid w:val="008D55C6"/>
    <w:rsid w:val="00935646"/>
    <w:rsid w:val="009508C1"/>
    <w:rsid w:val="0098572E"/>
    <w:rsid w:val="00990BF7"/>
    <w:rsid w:val="009C58F8"/>
    <w:rsid w:val="009D1EFC"/>
    <w:rsid w:val="009E6687"/>
    <w:rsid w:val="00A0400A"/>
    <w:rsid w:val="00A34576"/>
    <w:rsid w:val="00AE4DC7"/>
    <w:rsid w:val="00AF4533"/>
    <w:rsid w:val="00B85BF4"/>
    <w:rsid w:val="00B9131D"/>
    <w:rsid w:val="00B93BB9"/>
    <w:rsid w:val="00C249EE"/>
    <w:rsid w:val="00C262CF"/>
    <w:rsid w:val="00C53B7E"/>
    <w:rsid w:val="00C63044"/>
    <w:rsid w:val="00C71CE7"/>
    <w:rsid w:val="00C8706C"/>
    <w:rsid w:val="00CA74F4"/>
    <w:rsid w:val="00CB5843"/>
    <w:rsid w:val="00CD080D"/>
    <w:rsid w:val="00D0668D"/>
    <w:rsid w:val="00D26CB0"/>
    <w:rsid w:val="00D73885"/>
    <w:rsid w:val="00D87122"/>
    <w:rsid w:val="00DE270A"/>
    <w:rsid w:val="00DE73D8"/>
    <w:rsid w:val="00E029B4"/>
    <w:rsid w:val="00E15D54"/>
    <w:rsid w:val="00E22E1E"/>
    <w:rsid w:val="00E677CA"/>
    <w:rsid w:val="00E67FD5"/>
    <w:rsid w:val="00EC635D"/>
    <w:rsid w:val="00EE76DA"/>
    <w:rsid w:val="00F1797B"/>
    <w:rsid w:val="00F268B0"/>
    <w:rsid w:val="00F418B3"/>
    <w:rsid w:val="00FC3F8C"/>
    <w:rsid w:val="00FD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45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45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1942</izvorni_sadrzaj>
    <derivirana_varijabla naziv="DomainObject.Predmet.Broj_1">1942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2018.</izvorni_sadrzaj>
    <derivirana_varijabla naziv="DomainObject.Predmet.DatumOsnivanja_1">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St-1942/2018</izvorni_sadrzaj>
    <derivirana_varijabla naziv="DomainObject.Predmet.OznakaBroj_1">St-1942/2018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SINITECH d.o.o.</izvorni_sadrzaj>
    <derivirana_varijabla naziv="DomainObject.Predmet.ProtustrankaFormated_1">  SINITECH d.o.o.</derivirana_varijabla>
  </DomainObject.Predmet.ProtustrankaFormated>
  <DomainObject.Predmet.ProtustrankaFormatedOIB>
    <izvorni_sadrzaj>  SINITECH d.o.o., OIB 03813303179</izvorni_sadrzaj>
    <derivirana_varijabla naziv="DomainObject.Predmet.ProtustrankaFormatedOIB_1">  SINITECH d.o.o., OIB 03813303179</derivirana_varijabla>
  </DomainObject.Predmet.ProtustrankaFormatedOIB>
  <DomainObject.Predmet.ProtustrankaFormatedWithAdress>
    <izvorni_sadrzaj> SINITECH d.o.o., Dr. Franje Tuđmana 14, 10431 Brezje</izvorni_sadrzaj>
    <derivirana_varijabla naziv="DomainObject.Predmet.ProtustrankaFormatedWithAdress_1"> SINITECH d.o.o., Dr. Franje Tuđmana 14, 10431 Brezje</derivirana_varijabla>
  </DomainObject.Predmet.ProtustrankaFormatedWithAdress>
  <DomainObject.Predmet.ProtustrankaFormatedWithAdressOIB>
    <izvorni_sadrzaj> SINITECH d.o.o., OIB 03813303179, Dr. Franje Tuđmana 14, 10431 Brezje</izvorni_sadrzaj>
    <derivirana_varijabla naziv="DomainObject.Predmet.ProtustrankaFormatedWithAdressOIB_1"> SINITECH d.o.o., OIB 03813303179, Dr. Franje Tuđmana 14, 10431 Brezje</derivirana_varijabla>
  </DomainObject.Predmet.ProtustrankaFormatedWithAdressOIB>
  <DomainObject.Predmet.ProtustrankaWithAdress>
    <izvorni_sadrzaj>SINITECH d.o.o. Dr. Franje Tuđmana 14, 10431 Brezje</izvorni_sadrzaj>
    <derivirana_varijabla naziv="DomainObject.Predmet.ProtustrankaWithAdress_1">SINITECH d.o.o. Dr. Franje Tuđmana 14, 10431 Brezje</derivirana_varijabla>
  </DomainObject.Predmet.ProtustrankaWithAdress>
  <DomainObject.Predmet.ProtustrankaWithAdressOIB>
    <izvorni_sadrzaj>SINITECH d.o.o., OIB 03813303179, Dr. Franje Tuđmana 14, 10431 Brezje</izvorni_sadrzaj>
    <derivirana_varijabla naziv="DomainObject.Predmet.ProtustrankaWithAdressOIB_1">SINITECH d.o.o., OIB 03813303179, Dr. Franje Tuđmana 14, 10431 Brezje</derivirana_varijabla>
  </DomainObject.Predmet.ProtustrankaWithAdressOIB>
  <DomainObject.Predmet.ProtustrankaNazivFormated>
    <izvorni_sadrzaj>SINITECH d.o.o.</izvorni_sadrzaj>
    <derivirana_varijabla naziv="DomainObject.Predmet.ProtustrankaNazivFormated_1">SINITECH d.o.o.</derivirana_varijabla>
  </DomainObject.Predmet.ProtustrankaNazivFormated>
  <DomainObject.Predmet.ProtustrankaNazivFormatedOIB>
    <izvorni_sadrzaj>SINITECH d.o.o., OIB 03813303179</izvorni_sadrzaj>
    <derivirana_varijabla naziv="DomainObject.Predmet.ProtustrankaNazivFormatedOIB_1">SINITECH d.o.o., OIB 03813303179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SINITECH d.o.o.; Nikica Gulin</izvorni_sadrzaj>
    <derivirana_varijabla naziv="DomainObject.Predmet.StrankaFormated_1">  SINITECH d.o.o.; Nikica Gulin</derivirana_varijabla>
  </DomainObject.Predmet.StrankaFormated>
  <DomainObject.Predmet.StrankaFormatedOIB>
    <izvorni_sadrzaj>  SINITECH d.o.o., OIB 03813303179; Nikica Gulin, OIB 98663782264</izvorni_sadrzaj>
    <derivirana_varijabla naziv="DomainObject.Predmet.StrankaFormatedOIB_1">  SINITECH d.o.o., OIB 03813303179; Nikica Gulin, OIB 98663782264</derivirana_varijabla>
  </DomainObject.Predmet.StrankaFormatedOIB>
  <DomainObject.Predmet.StrankaFormatedWithAdress>
    <izvorni_sadrzaj> SINITECH d.o.o., Dr. Franje Tuđmana 14, 10431 Brezje; Nikica Gulin, Domašinečka Ulica 6, 10000 Zagreb</izvorni_sadrzaj>
    <derivirana_varijabla naziv="DomainObject.Predmet.StrankaFormatedWithAdress_1"> SINITECH d.o.o., Dr. Franje Tuđmana 14, 10431 Brezje; Nikica Gulin, Domašinečka Ulica 6, 10000 Zagreb</derivirana_varijabla>
  </DomainObject.Predmet.StrankaFormatedWithAdress>
  <DomainObject.Predmet.StrankaFormatedWithAdressOIB>
    <izvorni_sadrzaj> SINITECH d.o.o., OIB 03813303179, Dr. Franje Tuđmana 14, 10431 Brezje; Nikica Gulin, OIB 98663782264, Domašinečka Ulica 6, 10000 Zagreb</izvorni_sadrzaj>
    <derivirana_varijabla naziv="DomainObject.Predmet.StrankaFormatedWithAdressOIB_1"> SINITECH d.o.o., OIB 03813303179, Dr. Franje Tuđmana 14, 10431 Brezje; Nikica Gulin, OIB 98663782264, Domašinečka Ulica 6, 10000 Zagreb</derivirana_varijabla>
  </DomainObject.Predmet.StrankaFormatedWithAdressOIB>
  <DomainObject.Predmet.StrankaWithAdress>
    <izvorni_sadrzaj>SINITECH d.o.o. Dr. Franje Tuđmana 14,10431 Brezje,Nikica Gulin Domašinečka Ulica 6,10000 Zagreb</izvorni_sadrzaj>
    <derivirana_varijabla naziv="DomainObject.Predmet.StrankaWithAdress_1">SINITECH d.o.o. Dr. Franje Tuđmana 14,10431 Brezje,Nikica Gulin Domašinečka Ulica 6,10000 Zagreb</derivirana_varijabla>
  </DomainObject.Predmet.StrankaWithAdress>
  <DomainObject.Predmet.StrankaWithAdressOIB>
    <izvorni_sadrzaj>SINITECH d.o.o., OIB 03813303179, Dr. Franje Tuđmana 14,10431 Brezje,Nikica Gulin, OIB 98663782264, Domašinečka Ulica 6,10000 Zagreb</izvorni_sadrzaj>
    <derivirana_varijabla naziv="DomainObject.Predmet.StrankaWithAdressOIB_1">SINITECH d.o.o., OIB 03813303179, Dr. Franje Tuđmana 14,10431 Brezje,Nikica Gulin, OIB 98663782264, Domašinečka Ulica 6,10000 Zagreb</derivirana_varijabla>
  </DomainObject.Predmet.StrankaWithAdressOIB>
  <DomainObject.Predmet.StrankaNazivFormated>
    <izvorni_sadrzaj>SINITECH d.o.o.,Nikica Gulin</izvorni_sadrzaj>
    <derivirana_varijabla naziv="DomainObject.Predmet.StrankaNazivFormated_1">SINITECH d.o.o.,Nikica Gulin</derivirana_varijabla>
  </DomainObject.Predmet.StrankaNazivFormated>
  <DomainObject.Predmet.StrankaNazivFormatedOIB>
    <izvorni_sadrzaj>SINITECH d.o.o., OIB 03813303179,Nikica Gulin, OIB 98663782264</izvorni_sadrzaj>
    <derivirana_varijabla naziv="DomainObject.Predmet.StrankaNazivFormatedOIB_1">SINITECH d.o.o., OIB 03813303179,Nikica Gulin, OIB 98663782264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SINITECH d.o.o.</item>
      <item>Nikica Gulin</item>
    </izvorni_sadrzaj>
    <derivirana_varijabla naziv="DomainObject.Predmet.StrankaListFormated_1">
      <item>SINITECH d.o.o.</item>
      <item>Nikica Gulin</item>
    </derivirana_varijabla>
  </DomainObject.Predmet.StrankaListFormated>
  <DomainObject.Predmet.StrankaListFormatedOIB>
    <izvorni_sadrzaj>
      <item>SINITECH d.o.o., OIB 03813303179</item>
      <item>Nikica Gulin, OIB 98663782264</item>
    </izvorni_sadrzaj>
    <derivirana_varijabla naziv="DomainObject.Predmet.StrankaListFormatedOIB_1">
      <item>SINITECH d.o.o., OIB 03813303179</item>
      <item>Nikica Gulin, OIB 98663782264</item>
    </derivirana_varijabla>
  </DomainObject.Predmet.StrankaListFormatedOIB>
  <DomainObject.Predmet.StrankaListFormatedWithAdress>
    <izvorni_sadrzaj>
      <item>SINITECH d.o.o., Dr. Franje Tuđmana 14, 10431 Brezje</item>
      <item>Nikica Gulin, Domašinečka Ulica 6, 10000 Zagreb</item>
    </izvorni_sadrzaj>
    <derivirana_varijabla naziv="DomainObject.Predmet.StrankaListFormatedWithAdress_1">
      <item>SINITECH d.o.o., Dr. Franje Tuđmana 14, 10431 Brezje</item>
      <item>Nikica Gulin, Domašinečka Ulica 6, 10000 Zagreb</item>
    </derivirana_varijabla>
  </DomainObject.Predmet.StrankaListFormatedWithAdress>
  <DomainObject.Predmet.StrankaListFormatedWithAdressOIB>
    <izvorni_sadrzaj>
      <item>SINITECH d.o.o., OIB 03813303179, Dr. Franje Tuđmana 14, 10431 Brezje</item>
      <item>Nikica Gulin, OIB 98663782264, Domašinečka Ulica 6, 10000 Zagreb</item>
    </izvorni_sadrzaj>
    <derivirana_varijabla naziv="DomainObject.Predmet.StrankaListFormatedWithAdressOIB_1">
      <item>SINITECH d.o.o., OIB 03813303179, Dr. Franje Tuđmana 14, 10431 Brezje</item>
      <item>Nikica Gulin, OIB 98663782264, Domašinečka Ulica 6, 10000 Zagreb</item>
    </derivirana_varijabla>
  </DomainObject.Predmet.StrankaListFormatedWithAdressOIB>
  <DomainObject.Predmet.StrankaListNazivFormated>
    <izvorni_sadrzaj>
      <item>SINITECH d.o.o.</item>
      <item>Nikica Gulin</item>
    </izvorni_sadrzaj>
    <derivirana_varijabla naziv="DomainObject.Predmet.StrankaListNazivFormated_1">
      <item>SINITECH d.o.o.</item>
      <item>Nikica Gulin</item>
    </derivirana_varijabla>
  </DomainObject.Predmet.StrankaListNazivFormated>
  <DomainObject.Predmet.StrankaListNazivFormatedOIB>
    <izvorni_sadrzaj>
      <item>SINITECH d.o.o., OIB 03813303179</item>
      <item>Nikica Gulin, OIB 98663782264</item>
    </izvorni_sadrzaj>
    <derivirana_varijabla naziv="DomainObject.Predmet.StrankaListNazivFormatedOIB_1">
      <item>SINITECH d.o.o., OIB 03813303179</item>
      <item>Nikica Gulin, OIB 98663782264</item>
    </derivirana_varijabla>
  </DomainObject.Predmet.StrankaListNazivFormatedOIB>
  <DomainObject.Predmet.ProtuStrankaListFormated>
    <izvorni_sadrzaj>
      <item>SINITECH d.o.o.</item>
    </izvorni_sadrzaj>
    <derivirana_varijabla naziv="DomainObject.Predmet.ProtuStrankaListFormated_1">
      <item>SINITECH d.o.o.</item>
    </derivirana_varijabla>
  </DomainObject.Predmet.ProtuStrankaListFormated>
  <DomainObject.Predmet.ProtuStrankaListFormatedOIB>
    <izvorni_sadrzaj>
      <item>SINITECH d.o.o., OIB 03813303179</item>
    </izvorni_sadrzaj>
    <derivirana_varijabla naziv="DomainObject.Predmet.ProtuStrankaListFormatedOIB_1">
      <item>SINITECH d.o.o., OIB 03813303179</item>
    </derivirana_varijabla>
  </DomainObject.Predmet.ProtuStrankaListFormatedOIB>
  <DomainObject.Predmet.ProtuStrankaListFormatedWithAdress>
    <izvorni_sadrzaj>
      <item>SINITECH d.o.o., Dr. Franje Tuđmana 14, 10431 Brezje</item>
    </izvorni_sadrzaj>
    <derivirana_varijabla naziv="DomainObject.Predmet.ProtuStrankaListFormatedWithAdress_1">
      <item>SINITECH d.o.o., Dr. Franje Tuđmana 14, 10431 Brezje</item>
    </derivirana_varijabla>
  </DomainObject.Predmet.ProtuStrankaListFormatedWithAdress>
  <DomainObject.Predmet.ProtuStrankaListFormatedWithAdressOIB>
    <izvorni_sadrzaj>
      <item>SINITECH d.o.o., OIB 03813303179, Dr. Franje Tuđmana 14, 10431 Brezje</item>
    </izvorni_sadrzaj>
    <derivirana_varijabla naziv="DomainObject.Predmet.ProtuStrankaListFormatedWithAdressOIB_1">
      <item>SINITECH d.o.o., OIB 03813303179, Dr. Franje Tuđmana 14, 10431 Brezje</item>
    </derivirana_varijabla>
  </DomainObject.Predmet.ProtuStrankaListFormatedWithAdressOIB>
  <DomainObject.Predmet.ProtuStrankaListNazivFormated>
    <izvorni_sadrzaj>
      <item>SINITECH d.o.o.</item>
    </izvorni_sadrzaj>
    <derivirana_varijabla naziv="DomainObject.Predmet.ProtuStrankaListNazivFormated_1">
      <item>SINITECH d.o.o.</item>
    </derivirana_varijabla>
  </DomainObject.Predmet.ProtuStrankaListNazivFormated>
  <DomainObject.Predmet.ProtuStrankaListNazivFormatedOIB>
    <izvorni_sadrzaj>
      <item>SINITECH d.o.o., OIB 03813303179</item>
    </izvorni_sadrzaj>
    <derivirana_varijabla naziv="DomainObject.Predmet.ProtuStrankaListNazivFormatedOIB_1">
      <item>SINITECH d.o.o., OIB 03813303179</item>
    </derivirana_varijabla>
  </DomainObject.Predmet.ProtuStrankaListNazivFormatedOIB>
  <DomainObject.Predmet.OstaliListFormated>
    <izvorni_sadrzaj>
      <item>Ivo Žiža</item>
    </izvorni_sadrzaj>
    <derivirana_varijabla naziv="DomainObject.Predmet.OstaliListFormated_1">
      <item>Ivo Žiža</item>
    </derivirana_varijabla>
  </DomainObject.Predmet.OstaliListFormated>
  <DomainObject.Predmet.OstaliListFormatedOIB>
    <izvorni_sadrzaj>
      <item>Ivo Žiža, OIB 08163835361</item>
    </izvorni_sadrzaj>
    <derivirana_varijabla naziv="DomainObject.Predmet.OstaliListFormatedOIB_1">
      <item>Ivo Žiža, OIB 08163835361</item>
    </derivirana_varijabla>
  </DomainObject.Predmet.OstaliListFormatedOIB>
  <DomainObject.Predmet.OstaliListFormatedWithAdress>
    <izvorni_sadrzaj>
      <item>Ivo Žiža, Vinogradi L. 53, 42230 Vinogradi Ludbreški</item>
    </izvorni_sadrzaj>
    <derivirana_varijabla naziv="DomainObject.Predmet.OstaliListFormatedWithAdress_1">
      <item>Ivo Žiža, Vinogradi L. 53, 42230 Vinogradi Ludbreški</item>
    </derivirana_varijabla>
  </DomainObject.Predmet.OstaliListFormatedWithAdress>
  <DomainObject.Predmet.OstaliListFormatedWithAdressOIB>
    <izvorni_sadrzaj>
      <item>Ivo Žiža, OIB 08163835361, Vinogradi L. 53, 42230 Vinogradi Ludbreški</item>
    </izvorni_sadrzaj>
    <derivirana_varijabla naziv="DomainObject.Predmet.OstaliListFormatedWithAdressOIB_1">
      <item>Ivo Žiža, OIB 08163835361, Vinogradi L. 53, 42230 Vinogradi Ludbreški</item>
    </derivirana_varijabla>
  </DomainObject.Predmet.OstaliListFormatedWithAdressOIB>
  <DomainObject.Predmet.OstaliListNazivFormated>
    <izvorni_sadrzaj>
      <item>Ivo Žiža</item>
    </izvorni_sadrzaj>
    <derivirana_varijabla naziv="DomainObject.Predmet.OstaliListNazivFormated_1">
      <item>Ivo Žiža</item>
    </derivirana_varijabla>
  </DomainObject.Predmet.OstaliListNazivFormated>
  <DomainObject.Predmet.OstaliListNazivFormatedOIB>
    <izvorni_sadrzaj>
      <item>Ivo Žiža, OIB 08163835361</item>
    </izvorni_sadrzaj>
    <derivirana_varijabla naziv="DomainObject.Predmet.OstaliListNazivFormatedOIB_1"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SINITECH d.o.o. i dr.</izvorni_sadrzaj>
    <derivirana_varijabla naziv="DomainObject.Predmet.StrankaIDrugi_1">SINITECH d.o.o. i dr.</derivirana_varijabla>
  </DomainObject.Predmet.StrankaIDrugi>
  <DomainObject.Predmet.ProtustrankaIDrugi>
    <izvorni_sadrzaj>SINITECH d.o.o.</izvorni_sadrzaj>
    <derivirana_varijabla naziv="DomainObject.Predmet.ProtustrankaIDrugi_1">SINITECH d.o.o.</derivirana_varijabla>
  </DomainObject.Predmet.ProtustrankaIDrugi>
  <DomainObject.Predmet.StrankaIDrugiAdressOIB>
    <izvorni_sadrzaj>SINITECH d.o.o., OIB 03813303179, Dr. Franje Tuđmana 14, 10431 Brezje i dr.</izvorni_sadrzaj>
    <derivirana_varijabla naziv="DomainObject.Predmet.StrankaIDrugiAdressOIB_1">SINITECH d.o.o., OIB 03813303179, Dr. Franje Tuđmana 14, 10431 Brezje i dr.</derivirana_varijabla>
  </DomainObject.Predmet.StrankaIDrugiAdressOIB>
  <DomainObject.Predmet.ProtustrankaIDrugiAdressOIB>
    <izvorni_sadrzaj>SINITECH d.o.o., OIB 03813303179, Dr. Franje Tuđmana 14, 10431 Brezje</izvorni_sadrzaj>
    <derivirana_varijabla naziv="DomainObject.Predmet.ProtustrankaIDrugiAdressOIB_1">SINITECH d.o.o., OIB 03813303179, Dr. Franje Tuđmana 14,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SINITECH d.o.o.</item>
      <item>SINITECH d.o.o.</item>
      <item>Nikica Gulin</item>
      <item>Ivo Žiža</item>
    </izvorni_sadrzaj>
    <derivirana_varijabla naziv="DomainObject.Predmet.SudioniciListNaziv_1">
      <item>SINITECH d.o.o.</item>
      <item>SINITECH d.o.o.</item>
      <item>Nikica Gulin</item>
      <item>Ivo Žiža</item>
    </derivirana_varijabla>
  </DomainObject.Predmet.SudioniciListNaziv>
  <DomainObject.Predmet.SudioniciListAdressOIB>
    <izvorni_sadrzaj>
      <item>SINITECH d.o.o., OIB 03813303179, Dr. Franje Tuđmana 14,10431 Brezje</item>
      <item>SINITECH d.o.o., OIB 03813303179, Dr. Franje Tuđmana 14,10431 Brezje</item>
      <item>Nikica Gulin, OIB 98663782264, Domašinečka Ulica 6,10000 Zagreb</item>
      <item>Ivo Žiža, OIB 08163835361, Vinogradi L. 53,42230 Vinogradi Ludbreški</item>
    </izvorni_sadrzaj>
    <derivirana_varijabla naziv="DomainObject.Predmet.SudioniciListAdressOIB_1">
      <item>SINITECH d.o.o., OIB 03813303179, Dr. Franje Tuđmana 14,10431 Brezje</item>
      <item>SINITECH d.o.o., OIB 03813303179, Dr. Franje Tuđmana 14,10431 Brezje</item>
      <item>Nikica Gulin, OIB 98663782264, Domašinečka Ulica 6,10000 Zagreb</item>
      <item>Ivo Žiža, OIB 08163835361, Vinogradi L.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03813303179</item>
      <item>, OIB 03813303179</item>
      <item>, OIB 98663782264</item>
      <item>, OIB 08163835361</item>
    </izvorni_sadrzaj>
    <derivirana_varijabla naziv="DomainObject.Predmet.SudioniciListNazivOIB_1">
      <item>, OIB 03813303179</item>
      <item>, OIB 03813303179</item>
      <item>, OIB 98663782264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kolovoza 2018.</izvorni_sadrzaj>
    <derivirana_varijabla naziv="DomainObject.PredzadnjaOdlukaIzPredmeta.DatumDonosenjaOdluke_1">1. kolovoza 2018.</derivirana_varijabla>
  </DomainObject.PredzadnjaOdlukaIzPredmeta.DatumDonosenjaOdluke>
  <DomainObject.PredzadnjaOdlukaIzPredmeta.Oznaka>
    <izvorni_sadrzaj>St-1942/2018-2</izvorni_sadrzaj>
    <derivirana_varijabla naziv="DomainObject.PredzadnjaOdlukaIzPredmeta.Oznaka_1">St-1942/2018-2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272</properties:Words>
  <properties:Characters>1380</properties:Characters>
  <properties:Lines>45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2018-10-10T09:49:00Z</dcterms:created>
  <dc:creator>gzubak</dc:creator>
  <cp:lastModifiedBy>Mirjana Gašparić</cp:lastModifiedBy>
  <cp:lastPrinted>2018-10-10T11:42:00Z</cp:lastPrinted>
  <dcterms:modified xmlns:xsi="http://www.w3.org/2001/XMLSchema-instance" xsi:type="dcterms:W3CDTF">2018-10-10T11:42:00Z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(St-1942-2018.docx)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