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ae54" w14:paraId="0b2ae54" w:rsidRDefault="0023558C" w:rsidP="001B0559" w:rsidR="0023558C" w:rsidRPr="007C723E">
      <w:pPr>
        <w15:collapsed w:val="false"/>
      </w:pPr>
      <w:bookmarkStart w:name="_GoBack" w:id="0"/>
      <w:bookmarkEnd w:id="0"/>
    </w:p>
    <w:p w:rsidRDefault="001B0559" w:rsidP="001B0559" w:rsidR="001B0559" w:rsidRPr="007C723E"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227626">
        <w:t>6725/15</w:t>
      </w:r>
      <w:r w:rsidR="005C537D">
        <w:t>-</w:t>
      </w:r>
      <w:r w:rsidR="00357AD0">
        <w:t>74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227626" w:rsidR="00227626" w:rsidRPr="007C723E">
      <w:pPr>
        <w:jc w:val="both"/>
      </w:pPr>
      <w:r>
        <w:tab/>
      </w:r>
      <w:r w:rsidR="00227626" w:rsidRPr="00227626">
        <w:t xml:space="preserve">Trgovački sud u Zagrebu po sucu Nikolini Dorić Hadžisejdić, u stečajnom  postupku nad dužnikom ALEN PLUS d.o.o. u stečaju, Zagreb, </w:t>
      </w:r>
      <w:proofErr w:type="spellStart"/>
      <w:r w:rsidR="00227626" w:rsidRPr="00227626">
        <w:t>Baburičina</w:t>
      </w:r>
      <w:proofErr w:type="spellEnd"/>
      <w:r w:rsidR="00227626" w:rsidRPr="00227626">
        <w:t xml:space="preserve"> 23, OIB: 11500987941, dana </w:t>
      </w:r>
      <w:r w:rsidR="00227626">
        <w:t>20</w:t>
      </w:r>
      <w:r w:rsidR="00227626" w:rsidRPr="00227626">
        <w:t xml:space="preserve">. </w:t>
      </w:r>
      <w:r w:rsidR="00227626">
        <w:t>travnja</w:t>
      </w:r>
      <w:r w:rsidR="00227626" w:rsidRPr="00227626">
        <w:t xml:space="preserve"> 2018.,  </w:t>
      </w:r>
    </w:p>
    <w:p w:rsidRDefault="00E70925" w:rsidP="00D92779" w:rsidR="008E64B2" w:rsidRPr="007C723E">
      <w:pPr>
        <w:jc w:val="both"/>
      </w:pPr>
      <w:r w:rsidRPr="007C723E">
        <w:t xml:space="preserve">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227626" w:rsidR="008276FB" w:rsidRPr="00D92779">
      <w:pPr>
        <w:jc w:val="both"/>
      </w:pPr>
      <w:r w:rsidRPr="00D92779">
        <w:tab/>
      </w:r>
      <w:r w:rsidR="003137AE" w:rsidRPr="00D92779">
        <w:t>Is</w:t>
      </w:r>
      <w:r w:rsidR="00E70925" w:rsidRPr="00D92779">
        <w:t>pravlja se rješenje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227626">
        <w:t>6725/15</w:t>
      </w:r>
      <w:r w:rsidR="002E1717">
        <w:t>-</w:t>
      </w:r>
      <w:r w:rsidR="00DB4CD7">
        <w:t>6</w:t>
      </w:r>
      <w:r w:rsidR="00227626">
        <w:t>8</w:t>
      </w:r>
      <w:r w:rsidR="007E2ACB" w:rsidRPr="00D92779">
        <w:t xml:space="preserve"> od </w:t>
      </w:r>
      <w:r w:rsidR="00227626">
        <w:t>12</w:t>
      </w:r>
      <w:r w:rsidR="007C723E" w:rsidRPr="00D92779">
        <w:t xml:space="preserve">. </w:t>
      </w:r>
      <w:r w:rsidR="00D7114A">
        <w:t>ožujka</w:t>
      </w:r>
      <w:r w:rsidR="002E1717">
        <w:t xml:space="preserve"> 2018</w:t>
      </w:r>
      <w:r w:rsidR="007E2ACB" w:rsidRPr="00D92779">
        <w:t xml:space="preserve">. </w:t>
      </w:r>
      <w:r w:rsidR="005D5049" w:rsidRPr="00D92779">
        <w:t>u</w:t>
      </w:r>
      <w:r w:rsidR="00227626">
        <w:t xml:space="preserve"> stavku I</w:t>
      </w:r>
      <w:r w:rsidR="00DB4CD7">
        <w:t xml:space="preserve"> </w:t>
      </w:r>
      <w:r w:rsidR="005D5049" w:rsidRPr="00D92779">
        <w:t xml:space="preserve"> </w:t>
      </w:r>
      <w:r w:rsidR="00DB4CD7">
        <w:t xml:space="preserve">izreke </w:t>
      </w:r>
      <w:r w:rsidR="002E1717">
        <w:t>rješenja</w:t>
      </w:r>
      <w:r w:rsidR="00227626">
        <w:t>,</w:t>
      </w:r>
      <w:r w:rsidR="002E1717">
        <w:t xml:space="preserve"> </w:t>
      </w:r>
      <w:r w:rsidR="00227626">
        <w:t xml:space="preserve">četvrti </w:t>
      </w:r>
      <w:r w:rsidR="005C537D" w:rsidRPr="00D92779">
        <w:t xml:space="preserve">red, </w:t>
      </w:r>
      <w:r w:rsidR="00DB4CD7">
        <w:t xml:space="preserve">na </w:t>
      </w:r>
      <w:r w:rsidR="005C537D" w:rsidRPr="00D92779">
        <w:t>način da</w:t>
      </w:r>
      <w:r w:rsidR="00AC257A" w:rsidRPr="00D92779">
        <w:t xml:space="preserve"> </w:t>
      </w:r>
      <w:r w:rsidR="00DB4CD7">
        <w:t xml:space="preserve">umjesto </w:t>
      </w:r>
      <w:proofErr w:type="spellStart"/>
      <w:r w:rsidR="00227626">
        <w:t>zk</w:t>
      </w:r>
      <w:proofErr w:type="spellEnd"/>
      <w:r w:rsidR="00227626">
        <w:t xml:space="preserve">. ul. „936“ </w:t>
      </w:r>
      <w:r w:rsidR="00AC257A" w:rsidRPr="00D92779">
        <w:t xml:space="preserve">pravilno </w:t>
      </w:r>
      <w:r w:rsidR="005C537D" w:rsidRPr="00D92779">
        <w:t xml:space="preserve">ima </w:t>
      </w:r>
      <w:r w:rsidR="00DF1652">
        <w:t>pisati</w:t>
      </w:r>
      <w:r w:rsidR="009E4A54">
        <w:t xml:space="preserve"> </w:t>
      </w:r>
      <w:proofErr w:type="spellStart"/>
      <w:r w:rsidR="00227626">
        <w:t>zk.ul</w:t>
      </w:r>
      <w:proofErr w:type="spellEnd"/>
      <w:r w:rsidR="00227626">
        <w:t xml:space="preserve">. „357“. 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227626">
        <w:t>6725/15</w:t>
      </w:r>
      <w:r w:rsidR="002E1717">
        <w:t>-</w:t>
      </w:r>
      <w:r w:rsidR="008276FB">
        <w:t>6</w:t>
      </w:r>
      <w:r w:rsidR="00227626">
        <w:t>8</w:t>
      </w:r>
      <w:r w:rsidR="002E1717" w:rsidRPr="00D92779">
        <w:t xml:space="preserve"> od </w:t>
      </w:r>
      <w:r w:rsidR="00227626">
        <w:t>12</w:t>
      </w:r>
      <w:r w:rsidR="002E1717" w:rsidRPr="00D92779">
        <w:t xml:space="preserve">. </w:t>
      </w:r>
      <w:r w:rsidR="00D7114A">
        <w:t>ožujka</w:t>
      </w:r>
      <w:r w:rsidR="002E1717">
        <w:t xml:space="preserve"> 2018.</w:t>
      </w:r>
      <w:r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</w:t>
      </w:r>
      <w:r w:rsidR="008276FB">
        <w:t xml:space="preserve"> 104/17</w:t>
      </w:r>
      <w:r w:rsidR="00D92779" w:rsidRPr="00D92779">
        <w:t xml:space="preserve">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 xml:space="preserve">agrebu </w:t>
      </w:r>
      <w:r w:rsidR="00227626">
        <w:t>20</w:t>
      </w:r>
      <w:r w:rsidR="005D5049">
        <w:t xml:space="preserve">. </w:t>
      </w:r>
      <w:r w:rsidR="00D7114A">
        <w:t>travnja</w:t>
      </w:r>
      <w:r w:rsidR="002E1717">
        <w:t xml:space="preserve"> 2018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D92779" w:rsidR="001B0559" w:rsidRPr="007C72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D92779" w:rsidR="00476CA9" w:rsidRPr="007C723E">
      <w:pPr>
        <w:pStyle w:val="Tijeloteksta"/>
        <w:ind w:left="5760"/>
      </w:pPr>
      <w:r w:rsidRPr="007C723E">
        <w:t xml:space="preserve">     </w:t>
      </w:r>
      <w:r w:rsidR="00390FBA">
        <w:t xml:space="preserve">   </w:t>
      </w:r>
      <w:r w:rsidR="004D53FB">
        <w:t xml:space="preserve"> </w:t>
      </w:r>
      <w:r w:rsidR="00D92779">
        <w:t>Nikolina Dorić Hadžisejdić</w:t>
      </w:r>
      <w:r w:rsidR="00390FBA">
        <w:t>, v.r.</w:t>
      </w:r>
    </w:p>
    <w:p w:rsidRDefault="004D53FB" w:rsidP="001B0559" w:rsidR="004D53F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/>
    <w:p w:rsidRDefault="00390FBA" w:rsidP="007B64C7" w:rsidR="00390FBA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90FBA" w:rsidP="007B64C7" w:rsidR="00390FBA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D92779" w:rsidP="001B0559" w:rsidR="00D92779" w:rsidRPr="007C723E"/>
    <w:sectPr w:rsidSect="00775237" w:rsidR="00D92779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0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27626"/>
    <w:rsid w:val="00230C84"/>
    <w:rsid w:val="0023558C"/>
    <w:rsid w:val="002E1717"/>
    <w:rsid w:val="003137AE"/>
    <w:rsid w:val="00347BB4"/>
    <w:rsid w:val="00357AD0"/>
    <w:rsid w:val="00362D9E"/>
    <w:rsid w:val="00390FBA"/>
    <w:rsid w:val="003A319F"/>
    <w:rsid w:val="003B38F4"/>
    <w:rsid w:val="003B603E"/>
    <w:rsid w:val="0046190C"/>
    <w:rsid w:val="00476CA9"/>
    <w:rsid w:val="00491D7F"/>
    <w:rsid w:val="004B7F3F"/>
    <w:rsid w:val="004D53FB"/>
    <w:rsid w:val="004E5469"/>
    <w:rsid w:val="004F022B"/>
    <w:rsid w:val="005071FA"/>
    <w:rsid w:val="00592FBB"/>
    <w:rsid w:val="005A49D2"/>
    <w:rsid w:val="005C537D"/>
    <w:rsid w:val="005D5049"/>
    <w:rsid w:val="005D62C1"/>
    <w:rsid w:val="005F6C6D"/>
    <w:rsid w:val="00607062"/>
    <w:rsid w:val="0065201D"/>
    <w:rsid w:val="006E4475"/>
    <w:rsid w:val="007141AF"/>
    <w:rsid w:val="007508E7"/>
    <w:rsid w:val="00775237"/>
    <w:rsid w:val="007A6843"/>
    <w:rsid w:val="007B3F07"/>
    <w:rsid w:val="007C723E"/>
    <w:rsid w:val="007E1C33"/>
    <w:rsid w:val="007E2ACB"/>
    <w:rsid w:val="008276FB"/>
    <w:rsid w:val="00862799"/>
    <w:rsid w:val="00874F17"/>
    <w:rsid w:val="0089775F"/>
    <w:rsid w:val="008B05F8"/>
    <w:rsid w:val="008E64B2"/>
    <w:rsid w:val="008F084B"/>
    <w:rsid w:val="009E4A54"/>
    <w:rsid w:val="00A04911"/>
    <w:rsid w:val="00A730EA"/>
    <w:rsid w:val="00A75755"/>
    <w:rsid w:val="00AC257A"/>
    <w:rsid w:val="00AD7D71"/>
    <w:rsid w:val="00B639DE"/>
    <w:rsid w:val="00C34937"/>
    <w:rsid w:val="00C81CC7"/>
    <w:rsid w:val="00CC37FA"/>
    <w:rsid w:val="00D7114A"/>
    <w:rsid w:val="00D92779"/>
    <w:rsid w:val="00DA4A9F"/>
    <w:rsid w:val="00DB06B8"/>
    <w:rsid w:val="00DB4CD7"/>
    <w:rsid w:val="00DF1652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0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F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F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F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F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0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F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F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F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F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1095</properties:Characters>
  <properties:Lines>39</properties:Lines>
  <properties:Paragraphs>17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2018-04-20T06:37:00Z</cp:lastPrinted>
  <dcterms:modified xmlns:xsi="http://www.w3.org/2001/XMLSchema-instance" xsi:type="dcterms:W3CDTF">2018-04-20T06:38:00Z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(25. rješenje - ispravak rješenja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