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6bbc4" w14:paraId="976bbc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53713F">
        <w:t>3020</w:t>
      </w:r>
      <w:r w:rsidR="00F7241A">
        <w:t>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 xml:space="preserve">(“Narodne novine” broj 71/15, dalje: </w:t>
      </w:r>
      <w:proofErr w:type="spellStart"/>
      <w:r w:rsidR="00A72573" w:rsidRPr="009C5689">
        <w:t>SZ</w:t>
      </w:r>
      <w:proofErr w:type="spellEnd"/>
      <w:r w:rsidRPr="009C5689">
        <w:t>)</w:t>
      </w:r>
      <w:r w:rsidR="008155EE" w:rsidRPr="009C5689">
        <w:t>,</w:t>
      </w:r>
      <w:r w:rsidRPr="009C5689">
        <w:t xml:space="preserve"> dana </w:t>
      </w:r>
      <w:r w:rsidR="00E62CCF">
        <w:t>1. ožujka</w:t>
      </w:r>
      <w:r w:rsidR="00347884">
        <w:t xml:space="preserve"> 201</w:t>
      </w:r>
      <w:r w:rsidR="00E62CCF">
        <w:t>9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F7241A">
        <w:t xml:space="preserve"> </w:t>
      </w:r>
      <w:r w:rsidR="0053713F">
        <w:t xml:space="preserve">MORSKI VUK </w:t>
      </w:r>
      <w:proofErr w:type="spellStart"/>
      <w:r w:rsidR="0053713F">
        <w:t>PAG</w:t>
      </w:r>
      <w:proofErr w:type="spellEnd"/>
      <w:r w:rsidR="0053713F">
        <w:t xml:space="preserve"> j.d.o.o. za usluge,</w:t>
      </w:r>
      <w:r w:rsidR="00F7241A">
        <w:t xml:space="preserve"> </w:t>
      </w:r>
      <w:r w:rsidR="0053713F">
        <w:t xml:space="preserve">Poljanica </w:t>
      </w:r>
      <w:proofErr w:type="spellStart"/>
      <w:r w:rsidR="0053713F">
        <w:t>Bistrička</w:t>
      </w:r>
      <w:proofErr w:type="spellEnd"/>
      <w:r w:rsidR="00F7241A">
        <w:t xml:space="preserve">, </w:t>
      </w:r>
      <w:r w:rsidR="0053713F">
        <w:t>Poljanica B. 71</w:t>
      </w:r>
      <w:r w:rsidR="00F7241A">
        <w:t xml:space="preserve">, </w:t>
      </w:r>
      <w:proofErr w:type="spellStart"/>
      <w:r w:rsidR="00F7241A">
        <w:t>OIB</w:t>
      </w:r>
      <w:proofErr w:type="spellEnd"/>
      <w:r w:rsidR="00F7241A">
        <w:t xml:space="preserve">: </w:t>
      </w:r>
      <w:r w:rsidR="0053713F">
        <w:t>98602358239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53713F">
        <w:t>17.251,15</w:t>
      </w:r>
      <w:r w:rsidR="00664B3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62CCF">
        <w:t>1. ožujka 2019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proofErr w:type="spellStart"/>
      <w:r w:rsidR="00B93860">
        <w:t>mr.sc</w:t>
      </w:r>
      <w:proofErr w:type="spellEnd"/>
      <w:r w:rsidR="00B93860">
        <w:t>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3446F"/>
    <w:rsid w:val="0053713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64B38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27D93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E54268"/>
    <w:rsid w:val="00E62CCF"/>
    <w:rsid w:val="00E7728A"/>
    <w:rsid w:val="00EC3302"/>
    <w:rsid w:val="00ED6AA8"/>
    <w:rsid w:val="00EF30E9"/>
    <w:rsid w:val="00F034D3"/>
    <w:rsid w:val="00F07CBE"/>
    <w:rsid w:val="00F7241A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2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2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2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2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2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2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2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2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2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2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3020</izvorni_sadrzaj>
    <derivirana_varijabla naziv="DomainObject.Predmet.Broj_1">3020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St-3020/2018</izvorni_sadrzaj>
    <derivirana_varijabla naziv="DomainObject.Predmet.OznakaBroj_1">St-3020/2018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MORSKI VUK PAG j.d.o.o. za usluge</izvorni_sadrzaj>
    <derivirana_varijabla naziv="DomainObject.Predmet.ProtustrankaFormated_1">  MORSKI VUK PAG j.d.o.o. za usluge</derivirana_varijabla>
  </DomainObject.Predmet.ProtustrankaFormated>
  <DomainObject.Predmet.ProtustrankaFormatedOIB>
    <izvorni_sadrzaj>  MORSKI VUK PAG j.d.o.o. za usluge, OIB 98602358239</izvorni_sadrzaj>
    <derivirana_varijabla naziv="DomainObject.Predmet.ProtustrankaFormatedOIB_1">  MORSKI VUK PAG j.d.o.o. za usluge, OIB 98602358239</derivirana_varijabla>
  </DomainObject.Predmet.ProtustrankaFormatedOIB>
  <DomainObject.Predmet.ProtustrankaFormatedWithAdress>
    <izvorni_sadrzaj> MORSKI VUK PAG j.d.o.o. za usluge, Poljanica B. 71, 49246 Poljanica Bistrička</izvorni_sadrzaj>
    <derivirana_varijabla naziv="DomainObject.Predmet.ProtustrankaFormatedWithAdress_1"> MORSKI VUK PAG j.d.o.o. za usluge, Poljanica B. 71, 49246 Poljanica Bistrička</derivirana_varijabla>
  </DomainObject.Predmet.ProtustrankaFormatedWithAdress>
  <DomainObject.Predmet.ProtustrankaFormatedWithAdressOIB>
    <izvorni_sadrzaj> MORSKI VUK PAG j.d.o.o. za usluge, OIB 98602358239, Poljanica B. 71, 49246 Poljanica Bistrička</izvorni_sadrzaj>
    <derivirana_varijabla naziv="DomainObject.Predmet.ProtustrankaFormatedWithAdressOIB_1"> MORSKI VUK PAG j.d.o.o. za usluge, OIB 98602358239, Poljanica B. 71, 49246 Poljanica Bistrička</derivirana_varijabla>
  </DomainObject.Predmet.ProtustrankaFormatedWithAdressOIB>
  <DomainObject.Predmet.ProtustrankaWithAdress>
    <izvorni_sadrzaj>MORSKI VUK PAG j.d.o.o. za usluge Poljanica B. 71, 49246 Poljanica Bistrička</izvorni_sadrzaj>
    <derivirana_varijabla naziv="DomainObject.Predmet.ProtustrankaWithAdress_1">MORSKI VUK PAG j.d.o.o. za usluge Poljanica B. 71, 49246 Poljanica Bistrička</derivirana_varijabla>
  </DomainObject.Predmet.ProtustrankaWithAdress>
  <DomainObject.Predmet.ProtustrankaWithAdressOIB>
    <izvorni_sadrzaj>MORSKI VUK PAG j.d.o.o. za usluge, OIB 98602358239, Poljanica B. 71, 49246 Poljanica Bistrička</izvorni_sadrzaj>
    <derivirana_varijabla naziv="DomainObject.Predmet.ProtustrankaWithAdressOIB_1">MORSKI VUK PAG j.d.o.o. za usluge, OIB 98602358239, Poljanica B. 71, 49246 Poljanica Bistrička</derivirana_varijabla>
  </DomainObject.Predmet.ProtustrankaWithAdressOIB>
  <DomainObject.Predmet.ProtustrankaNazivFormated>
    <izvorni_sadrzaj>MORSKI VUK PAG j.d.o.o. za usluge</izvorni_sadrzaj>
    <derivirana_varijabla naziv="DomainObject.Predmet.ProtustrankaNazivFormated_1">MORSKI VUK PAG j.d.o.o. za usluge</derivirana_varijabla>
  </DomainObject.Predmet.ProtustrankaNazivFormated>
  <DomainObject.Predmet.ProtustrankaNazivFormatedOIB>
    <izvorni_sadrzaj>MORSKI VUK PAG j.d.o.o. za usluge, OIB 98602358239</izvorni_sadrzaj>
    <derivirana_varijabla naziv="DomainObject.Predmet.ProtustrankaNazivFormatedOIB_1">MORSKI VUK PAG j.d.o.o. za usluge, OIB 98602358239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MORSKI VUK PAG j.d.o.o. za usluge</item>
    </izvorni_sadrzaj>
    <derivirana_varijabla naziv="DomainObject.Predmet.ProtuStrankaListFormated_1">
      <item>MORSKI VUK PAG j.d.o.o. za usluge</item>
    </derivirana_varijabla>
  </DomainObject.Predmet.ProtuStrankaListFormated>
  <DomainObject.Predmet.ProtuStrankaListFormatedOIB>
    <izvorni_sadrzaj>
      <item>MORSKI VUK PAG j.d.o.o. za usluge, OIB 98602358239</item>
    </izvorni_sadrzaj>
    <derivirana_varijabla naziv="DomainObject.Predmet.ProtuStrankaListFormatedOIB_1">
      <item>MORSKI VUK PAG j.d.o.o. za usluge, OIB 98602358239</item>
    </derivirana_varijabla>
  </DomainObject.Predmet.ProtuStrankaListFormatedOIB>
  <DomainObject.Predmet.ProtuStrankaListFormatedWithAdress>
    <izvorni_sadrzaj>
      <item>MORSKI VUK PAG j.d.o.o. za usluge, Poljanica B. 71, 49246 Poljanica Bistrička</item>
    </izvorni_sadrzaj>
    <derivirana_varijabla naziv="DomainObject.Predmet.ProtuStrankaListFormatedWithAdress_1">
      <item>MORSKI VUK PAG j.d.o.o. za usluge, Poljanica B. 71, 49246 Poljanica Bistrička</item>
    </derivirana_varijabla>
  </DomainObject.Predmet.ProtuStrankaListFormatedWithAdress>
  <DomainObject.Predmet.ProtuStrankaListFormatedWithAdressOIB>
    <izvorni_sadrzaj>
      <item>MORSKI VUK PAG j.d.o.o. za usluge, OIB 98602358239, Poljanica B. 71, 49246 Poljanica Bistrička</item>
    </izvorni_sadrzaj>
    <derivirana_varijabla naziv="DomainObject.Predmet.ProtuStrankaListFormatedWithAdressOIB_1">
      <item>MORSKI VUK PAG j.d.o.o. za usluge, OIB 98602358239, Poljanica B. 71, 49246 Poljanica Bistrička</item>
    </derivirana_varijabla>
  </DomainObject.Predmet.ProtuStrankaListFormatedWithAdressOIB>
  <DomainObject.Predmet.ProtuStrankaListNazivFormated>
    <izvorni_sadrzaj>
      <item>MORSKI VUK PAG j.d.o.o. za usluge</item>
    </izvorni_sadrzaj>
    <derivirana_varijabla naziv="DomainObject.Predmet.ProtuStrankaListNazivFormated_1">
      <item>MORSKI VUK PAG j.d.o.o. za usluge</item>
    </derivirana_varijabla>
  </DomainObject.Predmet.ProtuStrankaListNazivFormated>
  <DomainObject.Predmet.ProtuStrankaListNazivFormatedOIB>
    <izvorni_sadrzaj>
      <item>MORSKI VUK PAG j.d.o.o. za usluge, OIB 98602358239</item>
    </izvorni_sadrzaj>
    <derivirana_varijabla naziv="DomainObject.Predmet.ProtuStrankaListNazivFormatedOIB_1">
      <item>MORSKI VUK PAG j.d.o.o. za usluge, OIB 98602358239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MORSKI VUK PAG j.d.o.o. za usluge</izvorni_sadrzaj>
    <derivirana_varijabla naziv="DomainObject.Predmet.ProtustrankaIDrugi_1">MORSKI VUK PAG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MORSKI VUK PAG j.d.o.o. za usluge, OIB 98602358239, Poljanica B. 71, 49246 Poljanica Bistrička</izvorni_sadrzaj>
    <derivirana_varijabla naziv="DomainObject.Predmet.ProtustrankaIDrugiAdressOIB_1">MORSKI VUK PAG j.d.o.o. za usluge, OIB 98602358239, Poljanica B. 71, 49246 Poljanica Bistrička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MORSKI VUK PAG j.d.o.o. za usluge</item>
    </izvorni_sadrzaj>
    <derivirana_varijabla naziv="DomainObject.Predmet.SudioniciListNaziv_1">
      <item>FINA Regionalni centar Zagreb</item>
      <item>MORSKI VUK PAG j.d.o.o. za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MORSKI VUK PAG j.d.o.o. za usluge, OIB 98602358239, Poljanica B. 71,49246 Poljanica Bistrička</item>
    </izvorni_sadrzaj>
    <derivirana_varijabla naziv="DomainObject.Predmet.SudioniciListAdressOIB_1">
      <item>FINA Regionalni centar Zagreb, OIB 85821130368, Trg svibanjskih žrtava 1995.1,10000 Zagreb</item>
      <item>MORSKI VUK PAG j.d.o.o. za usluge, OIB 98602358239, Poljanica B. 71,49246 Poljanica Bistrička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98602358239</item>
    </izvorni_sadrzaj>
    <derivirana_varijabla naziv="DomainObject.Predmet.SudioniciListNazivOIB_1">
      <item>, OIB 85821130368</item>
      <item>, OIB 98602358239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6DC056-54AA-4FA8-BDB5-5A30BCF303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1325</properties:Characters>
  <properties:Lines>44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2019-03-01T12:00:00Z</dcterms:created>
  <dc:creator>ilukac</dc:creator>
  <cp:lastModifiedBy>Katarina Drndelić</cp:lastModifiedBy>
  <cp:lastPrinted>2019-03-01T12:00:00Z</cp:lastPrinted>
  <dcterms:modified xmlns:xsi="http://www.w3.org/2001/XMLSchema-instance" xsi:type="dcterms:W3CDTF">2019-03-01T12:02:00Z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