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2335d" w14:paraId="d02335d" w:rsidRDefault="00295330" w:rsidP="00910611" w:rsidR="00295330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330" w:rsidP="00910611" w:rsidR="00295330">
      <w:r>
        <w:rPr>
          <w:rFonts w:eastAsia="MS Mincho"/>
        </w:rPr>
        <w:t xml:space="preserve">  REPUBLIKA HRVATSKA</w:t>
      </w:r>
    </w:p>
    <w:p w:rsidRDefault="00295330" w:rsidP="00910611" w:rsidR="00295330">
      <w:r>
        <w:rPr>
          <w:rFonts w:eastAsia="MS Mincho"/>
        </w:rPr>
        <w:t>TRGOVAČKI SUD U RIJECI</w:t>
      </w:r>
    </w:p>
    <w:p w:rsidRDefault="00295330" w:rsidR="0029533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95330" w:rsidP="00910611" w:rsidR="00295330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3606F2">
        <w:t>134</w:t>
      </w:r>
      <w:r w:rsidR="00BE1F46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A940DC">
        <w:t>30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723440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95349C">
        <w:rPr>
          <w:bCs/>
        </w:rPr>
        <w:t xml:space="preserve"> </w:t>
      </w:r>
      <w:r w:rsidR="00622D9E">
        <w:rPr>
          <w:b/>
          <w:bCs/>
        </w:rPr>
        <w:t xml:space="preserve">P. E. T. U. </w:t>
      </w:r>
      <w:r w:rsidR="00622D9E" w:rsidRPr="00622D9E">
        <w:rPr>
          <w:b/>
          <w:bCs/>
        </w:rPr>
        <w:t>društv</w:t>
      </w:r>
      <w:r w:rsidR="00622D9E">
        <w:rPr>
          <w:b/>
          <w:bCs/>
        </w:rPr>
        <w:t>o s ograničenom odgovornošću za usluge i trgovinu, Rijeka, Škurinjskih žrtava 9, OIB 84888100744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A940DC">
        <w:t>01. rujna 2015</w:t>
      </w:r>
      <w:r w:rsidR="00DE5199">
        <w:t>.</w:t>
      </w:r>
      <w:r>
        <w:t xml:space="preserve"> godine iznosi </w:t>
      </w:r>
      <w:r w:rsidR="00622D9E">
        <w:rPr>
          <w:b/>
        </w:rPr>
        <w:t>12.415,23</w:t>
      </w:r>
      <w:r w:rsidR="000B094D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A940DC">
        <w:t>30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7E40A4" w:rsidP="003B5F59" w:rsidR="007E40A4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A940DC">
        <w:rPr>
          <w:sz w:val="20"/>
          <w:szCs w:val="20"/>
        </w:rPr>
        <w:t>30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53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3606F2">
      <w:t>134</w:t>
    </w:r>
    <w:r w:rsidR="00BE1F46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3550"/>
    <w:rsid w:val="00066741"/>
    <w:rsid w:val="00067E7B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4F13"/>
    <w:rsid w:val="000973D5"/>
    <w:rsid w:val="000A2B63"/>
    <w:rsid w:val="000A3E0E"/>
    <w:rsid w:val="000A66F5"/>
    <w:rsid w:val="000B094D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4E9F"/>
    <w:rsid w:val="00176959"/>
    <w:rsid w:val="00177624"/>
    <w:rsid w:val="00183E1B"/>
    <w:rsid w:val="001924A3"/>
    <w:rsid w:val="00192B34"/>
    <w:rsid w:val="00192C04"/>
    <w:rsid w:val="001A08C1"/>
    <w:rsid w:val="001A277D"/>
    <w:rsid w:val="001A51D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259"/>
    <w:rsid w:val="0023167A"/>
    <w:rsid w:val="00232C92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95330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25070"/>
    <w:rsid w:val="003370AD"/>
    <w:rsid w:val="00337EA7"/>
    <w:rsid w:val="00343353"/>
    <w:rsid w:val="00343794"/>
    <w:rsid w:val="003442EE"/>
    <w:rsid w:val="00345EBD"/>
    <w:rsid w:val="003535EE"/>
    <w:rsid w:val="00354350"/>
    <w:rsid w:val="003606F2"/>
    <w:rsid w:val="0036379E"/>
    <w:rsid w:val="00364245"/>
    <w:rsid w:val="003657A2"/>
    <w:rsid w:val="003676E4"/>
    <w:rsid w:val="00367E4C"/>
    <w:rsid w:val="003705B0"/>
    <w:rsid w:val="00374332"/>
    <w:rsid w:val="003804C9"/>
    <w:rsid w:val="0038778A"/>
    <w:rsid w:val="00390B57"/>
    <w:rsid w:val="0039432E"/>
    <w:rsid w:val="00397FD2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27F95"/>
    <w:rsid w:val="00430EE8"/>
    <w:rsid w:val="00436F67"/>
    <w:rsid w:val="00437108"/>
    <w:rsid w:val="004379D5"/>
    <w:rsid w:val="00437A6E"/>
    <w:rsid w:val="004409C4"/>
    <w:rsid w:val="00442998"/>
    <w:rsid w:val="00445FA9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7C15"/>
    <w:rsid w:val="00480E24"/>
    <w:rsid w:val="00490A60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0BE"/>
    <w:rsid w:val="00541F08"/>
    <w:rsid w:val="005447CC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90D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2D9E"/>
    <w:rsid w:val="006234C0"/>
    <w:rsid w:val="00623619"/>
    <w:rsid w:val="006257A2"/>
    <w:rsid w:val="0063315E"/>
    <w:rsid w:val="00646987"/>
    <w:rsid w:val="00647204"/>
    <w:rsid w:val="006515DF"/>
    <w:rsid w:val="00664684"/>
    <w:rsid w:val="006677B8"/>
    <w:rsid w:val="00667EEB"/>
    <w:rsid w:val="006740F9"/>
    <w:rsid w:val="006752AD"/>
    <w:rsid w:val="006851F3"/>
    <w:rsid w:val="0069123B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E7F06"/>
    <w:rsid w:val="006F08C2"/>
    <w:rsid w:val="006F1B2C"/>
    <w:rsid w:val="006F36A9"/>
    <w:rsid w:val="00700305"/>
    <w:rsid w:val="00702C0D"/>
    <w:rsid w:val="00705DC1"/>
    <w:rsid w:val="00705FA5"/>
    <w:rsid w:val="00705FB9"/>
    <w:rsid w:val="007076F8"/>
    <w:rsid w:val="0070781D"/>
    <w:rsid w:val="00707DAF"/>
    <w:rsid w:val="00723440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E40A4"/>
    <w:rsid w:val="007E747C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1A85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1806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349C"/>
    <w:rsid w:val="00956E95"/>
    <w:rsid w:val="00964233"/>
    <w:rsid w:val="009658D8"/>
    <w:rsid w:val="009753F5"/>
    <w:rsid w:val="00983195"/>
    <w:rsid w:val="00986D01"/>
    <w:rsid w:val="00992D68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40DC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1F46"/>
    <w:rsid w:val="00BE2A5A"/>
    <w:rsid w:val="00BE62C8"/>
    <w:rsid w:val="00BF3035"/>
    <w:rsid w:val="00BF54A6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E5199"/>
    <w:rsid w:val="00DE5CBD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B2D"/>
    <w:rsid w:val="00E66F64"/>
    <w:rsid w:val="00E7305D"/>
    <w:rsid w:val="00E75CE3"/>
    <w:rsid w:val="00E82BCC"/>
    <w:rsid w:val="00E90954"/>
    <w:rsid w:val="00E940D1"/>
    <w:rsid w:val="00EA4F3F"/>
    <w:rsid w:val="00EB13A8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0BF0"/>
    <w:rsid w:val="00FC408D"/>
    <w:rsid w:val="00FC61A9"/>
    <w:rsid w:val="00FC6EC8"/>
    <w:rsid w:val="00FD0C4A"/>
    <w:rsid w:val="00FD59CA"/>
    <w:rsid w:val="00FD66E3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53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533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533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533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533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53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533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533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533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533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St-134/2016</izvorni_sadrzaj>
    <derivirana_varijabla naziv="DomainObject.Predmet.OznakaBroj_1">St-134/2016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P.E.T.U. d.o.o.</izvorni_sadrzaj>
    <derivirana_varijabla naziv="DomainObject.Predmet.ProtustrankaFormated_1">  P.E.T.U. d.o.o.</derivirana_varijabla>
  </DomainObject.Predmet.ProtustrankaFormated>
  <DomainObject.Predmet.ProtustrankaFormatedOIB>
    <izvorni_sadrzaj>  P.E.T.U. d.o.o., OIB 84888100744</izvorni_sadrzaj>
    <derivirana_varijabla naziv="DomainObject.Predmet.ProtustrankaFormatedOIB_1">  P.E.T.U. d.o.o., OIB 84888100744</derivirana_varijabla>
  </DomainObject.Predmet.ProtustrankaFormatedOIB>
  <DomainObject.Predmet.ProtustrankaFormatedWithAdress>
    <izvorni_sadrzaj> P.E.T.U. d.o.o., Škurinjskih žrtava 9, 51000 Rijeka</izvorni_sadrzaj>
    <derivirana_varijabla naziv="DomainObject.Predmet.ProtustrankaFormatedWithAdress_1"> P.E.T.U. d.o.o., Škurinjskih žrtava 9, 51000 Rijeka</derivirana_varijabla>
  </DomainObject.Predmet.ProtustrankaFormatedWithAdress>
  <DomainObject.Predmet.ProtustrankaFormatedWithAdressOIB>
    <izvorni_sadrzaj> P.E.T.U. d.o.o., OIB 84888100744, Škurinjskih žrtava 9, 51000 Rijeka</izvorni_sadrzaj>
    <derivirana_varijabla naziv="DomainObject.Predmet.ProtustrankaFormatedWithAdressOIB_1"> P.E.T.U. d.o.o., OIB 84888100744, Škurinjskih žrtava 9, 51000 Rijeka</derivirana_varijabla>
  </DomainObject.Predmet.ProtustrankaFormatedWithAdressOIB>
  <DomainObject.Predmet.ProtustrankaWithAdress>
    <izvorni_sadrzaj>P.E.T.U. d.o.o. Škurinjskih žrtava 9, 51000 Rijeka</izvorni_sadrzaj>
    <derivirana_varijabla naziv="DomainObject.Predmet.ProtustrankaWithAdress_1">P.E.T.U. d.o.o. Škurinjskih žrtava 9, 51000 Rijeka</derivirana_varijabla>
  </DomainObject.Predmet.ProtustrankaWithAdress>
  <DomainObject.Predmet.ProtustrankaWithAdressOIB>
    <izvorni_sadrzaj>P.E.T.U. d.o.o., OIB 84888100744, Škurinjskih žrtava 9, 51000 Rijeka</izvorni_sadrzaj>
    <derivirana_varijabla naziv="DomainObject.Predmet.ProtustrankaWithAdressOIB_1">P.E.T.U. d.o.o., OIB 84888100744, Škurinjskih žrtava 9, 51000 Rijeka</derivirana_varijabla>
  </DomainObject.Predmet.ProtustrankaWithAdressOIB>
  <DomainObject.Predmet.ProtustrankaNazivFormated>
    <izvorni_sadrzaj>P.E.T.U. d.o.o.</izvorni_sadrzaj>
    <derivirana_varijabla naziv="DomainObject.Predmet.ProtustrankaNazivFormated_1">P.E.T.U. d.o.o.</derivirana_varijabla>
  </DomainObject.Predmet.ProtustrankaNazivFormated>
  <DomainObject.Predmet.ProtustrankaNazivFormatedOIB>
    <izvorni_sadrzaj>P.E.T.U. d.o.o., OIB 84888100744</izvorni_sadrzaj>
    <derivirana_varijabla naziv="DomainObject.Predmet.ProtustrankaNazivFormatedOIB_1">P.E.T.U. d.o.o., OIB 84888100744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P.E.T.U. d.o.o.</item>
    </izvorni_sadrzaj>
    <derivirana_varijabla naziv="DomainObject.Predmet.ProtuStrankaListFormated_1">
      <item>P.E.T.U. d.o.o.</item>
    </derivirana_varijabla>
  </DomainObject.Predmet.ProtuStrankaListFormated>
  <DomainObject.Predmet.ProtuStrankaListFormatedOIB>
    <izvorni_sadrzaj>
      <item>P.E.T.U. d.o.o., OIB 84888100744</item>
    </izvorni_sadrzaj>
    <derivirana_varijabla naziv="DomainObject.Predmet.ProtuStrankaListFormatedOIB_1">
      <item>P.E.T.U. d.o.o., OIB 84888100744</item>
    </derivirana_varijabla>
  </DomainObject.Predmet.ProtuStrankaListFormatedOIB>
  <DomainObject.Predmet.ProtuStrankaListFormatedWithAdress>
    <izvorni_sadrzaj>
      <item>P.E.T.U. d.o.o., Škurinjskih žrtava 9, 51000 Rijeka</item>
    </izvorni_sadrzaj>
    <derivirana_varijabla naziv="DomainObject.Predmet.ProtuStrankaListFormatedWithAdress_1">
      <item>P.E.T.U. d.o.o., Škurinjskih žrtava 9, 51000 Rijeka</item>
    </derivirana_varijabla>
  </DomainObject.Predmet.ProtuStrankaListFormatedWithAdress>
  <DomainObject.Predmet.ProtuStrankaListFormatedWithAdressOIB>
    <izvorni_sadrzaj>
      <item>P.E.T.U. d.o.o., OIB 84888100744, Škurinjskih žrtava 9, 51000 Rijeka</item>
    </izvorni_sadrzaj>
    <derivirana_varijabla naziv="DomainObject.Predmet.ProtuStrankaListFormatedWithAdressOIB_1">
      <item>P.E.T.U. d.o.o., OIB 84888100744, Škurinjskih žrtava 9, 51000 Rijeka</item>
    </derivirana_varijabla>
  </DomainObject.Predmet.ProtuStrankaListFormatedWithAdressOIB>
  <DomainObject.Predmet.ProtuStrankaListNazivFormated>
    <izvorni_sadrzaj>
      <item>P.E.T.U. d.o.o.</item>
    </izvorni_sadrzaj>
    <derivirana_varijabla naziv="DomainObject.Predmet.ProtuStrankaListNazivFormated_1">
      <item>P.E.T.U. d.o.o.</item>
    </derivirana_varijabla>
  </DomainObject.Predmet.ProtuStrankaListNazivFormated>
  <DomainObject.Predmet.ProtuStrankaListNazivFormatedOIB>
    <izvorni_sadrzaj>
      <item>P.E.T.U. d.o.o., OIB 84888100744</item>
    </izvorni_sadrzaj>
    <derivirana_varijabla naziv="DomainObject.Predmet.ProtuStrankaListNazivFormatedOIB_1">
      <item>P.E.T.U. d.o.o., OIB 84888100744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P.E.T.U. d.o.o.</izvorni_sadrzaj>
    <derivirana_varijabla naziv="DomainObject.Predmet.ProtustrankaIDrugi_1">P.E.T.U.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P.E.T.U. d.o.o., OIB 84888100744, Škurinjskih žrtava 9, 51000 Rijeka</izvorni_sadrzaj>
    <derivirana_varijabla naziv="DomainObject.Predmet.ProtustrankaIDrugiAdressOIB_1">P.E.T.U. d.o.o., OIB 84888100744, Škurinjskih žrtava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P.E.T.U. d.o.o.</item>
    </izvorni_sadrzaj>
    <derivirana_varijabla naziv="DomainObject.Predmet.SudioniciListNaziv_1">
      <item>FINA  Rijeka</item>
      <item>P.E.T.U. d.o.o.</item>
    </derivirana_varijabla>
  </DomainObject.Predmet.SudioniciListNaziv>
  <DomainObject.Predmet.SudioniciListAdressOIB>
    <izvorni_sadrzaj>
      <item>FINA  Rijeka, OIB 85821130368, Frana Kurelca 8,51000 Rijeka</item>
      <item>P.E.T.U. d.o.o., OIB 84888100744, Škurinjskih žrtava 9,51000 Rijeka</item>
    </izvorni_sadrzaj>
    <derivirana_varijabla naziv="DomainObject.Predmet.SudioniciListAdressOIB_1">
      <item>FINA  Rijeka, OIB 85821130368, Frana Kurelca 8,51000 Rijeka</item>
      <item>P.E.T.U. d.o.o., OIB 84888100744, Škurinjskih žrtava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84888100744</item>
    </izvorni_sadrzaj>
    <derivirana_varijabla naziv="DomainObject.Predmet.SudioniciListNazivOIB_1">
      <item>, OIB 85821130368</item>
      <item>, OIB 84888100744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3A308E-758B-4FC1-A992-EF800241D7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292</properties:Words>
  <properties:Characters>1456</properties:Characters>
  <properties:Lines>57</properties:Lines>
  <properties:Paragraphs>22</properties:Paragraphs>
  <properties:TotalTime>1543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2016-06-30T08:26:00Z</cp:lastPrinted>
  <dcterms:modified xmlns:xsi="http://www.w3.org/2001/XMLSchema-instance" xsi:type="dcterms:W3CDTF">2016-06-30T08:28:00Z</dcterms:modified>
  <cp:revision>235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