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85c7" w14:paraId="01785c7" w:rsidRDefault="00123DB4" w:rsidP="00123DB4" w:rsidR="00123DB4" w:rsidRPr="00123DB4">
      <w:pPr>
        <w:spacing w:lineRule="auto" w:line="240" w:after="0"/>
        <w:jc w:val="center"/>
        <w15:collapsed w:val="false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bookmarkStart w:name="_GoBack" w:id="0"/>
      <w:bookmarkEnd w:id="0"/>
    </w:p>
    <w:p w:rsidRDefault="00123DB4" w:rsidP="00123DB4" w:rsidR="00123DB4" w:rsidRPr="0062692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</w:pPr>
      <w:r w:rsidRPr="00626929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>O G L A S</w:t>
      </w:r>
    </w:p>
    <w:p w:rsidRDefault="00123DB4" w:rsidP="00123DB4" w:rsidR="00123DB4" w:rsidRPr="00123DB4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lang w:eastAsia="hr-HR" w:val="en-US"/>
        </w:rPr>
      </w:pPr>
    </w:p>
    <w:p w:rsidRDefault="00123DB4" w:rsidP="00F9369D" w:rsidR="009703B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C423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Splitu, u stečajnom postupku nad</w:t>
      </w:r>
      <w:r w:rsidR="00B341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1263A" w:rsidRPr="00FC42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28744F" w:rsidRPr="0085205E">
        <w:rPr>
          <w:rFonts w:cs="Times New Roman" w:eastAsia="Times New Roman" w:hAnsi="Times New Roman" w:ascii="Times New Roman"/>
          <w:sz w:val="24"/>
          <w:szCs w:val="24"/>
          <w:lang w:eastAsia="hr-HR"/>
        </w:rPr>
        <w:t>DALMINO d.o.o., Cesta Mira 4, Split, OIB: 48750762170</w:t>
      </w:r>
    </w:p>
    <w:p w:rsidRDefault="0028744F" w:rsidP="00F9369D" w:rsidR="0028744F" w:rsidRPr="00123DB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3DB4" w:rsidP="00123DB4" w:rsidR="00123DB4" w:rsidRPr="00626929">
      <w:pPr>
        <w:spacing w:lineRule="auto" w:line="240" w:after="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62692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b j a v l j u j e</w:t>
      </w:r>
    </w:p>
    <w:p w:rsidRDefault="00343374" w:rsidP="00123DB4" w:rsidR="00343374" w:rsidRPr="00123DB4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123DB4" w:rsidP="00F9369D" w:rsidR="007161E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izvodu  rješenje od </w:t>
      </w:r>
      <w:r w:rsidR="00C85C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6112C">
        <w:rPr>
          <w:rFonts w:cs="Times New Roman" w:eastAsia="Times New Roman" w:hAnsi="Times New Roman" w:ascii="Times New Roman"/>
          <w:sz w:val="24"/>
          <w:szCs w:val="24"/>
          <w:lang w:eastAsia="hr-HR"/>
        </w:rPr>
        <w:t>31. kolovoza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broj: </w:t>
      </w:r>
      <w:r w:rsidR="00343374">
        <w:rPr>
          <w:rFonts w:cs="Times New Roman" w:eastAsia="Times New Roman" w:hAnsi="Times New Roman" w:ascii="Times New Roman"/>
          <w:sz w:val="24"/>
          <w:szCs w:val="24"/>
          <w:lang w:eastAsia="hr-HR"/>
        </w:rPr>
        <w:t>4.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>36</w:t>
      </w:r>
      <w:r w:rsidR="00805488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</w:p>
    <w:p w:rsidRDefault="0041263A" w:rsidP="00D6112C" w:rsidR="0041263A">
      <w:pPr>
        <w:tabs>
          <w:tab w:pos="681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6112C" w:rsidP="00D6112C" w:rsidR="00D6112C" w:rsidRPr="00D6112C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  <w:r w:rsidRPr="00D6112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I.</w:t>
      </w:r>
      <w:r w:rsidRPr="00D6112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ab/>
        <w:t>Otvara se stečajni postupak nad dužnikom DALMINO d.o.o., Cesta Mira 4, Split, OIB: 48750762170.</w:t>
      </w:r>
    </w:p>
    <w:p w:rsidRDefault="00D6112C" w:rsidP="00D6112C" w:rsidR="00D6112C" w:rsidRPr="00D6112C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  <w:r w:rsidRPr="00D6112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II.</w:t>
      </w:r>
      <w:r w:rsidRPr="00D6112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ab/>
        <w:t>Za stečajnog upravitelja imenuje Ljiljana Poljanić, Vinkovačka 25, Split, OIB: 73648398828.</w:t>
      </w:r>
    </w:p>
    <w:p w:rsidRDefault="00D6112C" w:rsidP="00D6112C" w:rsidR="00D6112C" w:rsidRPr="00D6112C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  <w:r w:rsidRPr="00D6112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III.</w:t>
      </w:r>
      <w:r w:rsidRPr="00D6112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ab/>
        <w:t>Stečajni postupak je otvoren dana 31. kolovoza 2015. godine u 14:00 sati, kojeg dana i sata su ovo rješenje i oglas istaknuti na oglasnoj ploči ovog  suda.</w:t>
      </w:r>
    </w:p>
    <w:p w:rsidRDefault="00D6112C" w:rsidP="00D6112C" w:rsidR="00D6112C" w:rsidRPr="00D6112C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  <w:r w:rsidRPr="00D6112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IV.</w:t>
      </w:r>
      <w:r w:rsidRPr="00D6112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ab/>
        <w:t xml:space="preserve">Stečajni postupak se zaključuje, jer stečajna masa nije dovoljna ni za namirenje troškova stečajnog postupka. </w:t>
      </w:r>
    </w:p>
    <w:p w:rsidRDefault="00D6112C" w:rsidP="00D6112C" w:rsidR="00D6112C" w:rsidRPr="00D6112C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  <w:r w:rsidRPr="00D6112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V.</w:t>
      </w:r>
      <w:r w:rsidRPr="00D6112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ab/>
        <w:t>Nadležno tijelo nakon pravomoćnosti  ovog rješenja izvršit će brisanje stečajnog dužnika iz sudskog registra.</w:t>
      </w:r>
    </w:p>
    <w:p w:rsidRDefault="00D6112C" w:rsidP="00D6112C" w:rsidR="00D6112C" w:rsidRPr="00D6112C">
      <w:p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  <w:r w:rsidRPr="00D6112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VI.</w:t>
      </w:r>
      <w:r w:rsidRPr="00D6112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ab/>
        <w:t>Stečajni upravitelj Ljiljana Poljanić, Vinkovačka 25, Split, OIB: 73648398828 može i nakon zaključenja stečajnog postupka u ime stečajnog dužnika a za račun stečajne mase  unovčiti eventualnu imovinu stečajnog dužnika za koju se utvrdi da predstavlja stečajnu masu  te o obavljenim radnjama podnijeti pisano izvješće stečajnom sudu.</w:t>
      </w:r>
    </w:p>
    <w:p w:rsidRDefault="00D6112C" w:rsidP="00D6112C" w:rsidR="00123DB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  <w:r w:rsidRPr="00D6112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VII.</w:t>
      </w:r>
      <w:r w:rsidRPr="00D6112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ab/>
        <w:t>Oglas o donošenju rješenja bit će objavljen na e-oglasnoj ploči ovog suda.</w:t>
      </w:r>
    </w:p>
    <w:p w:rsidRDefault="00D6112C" w:rsidP="00D6112C" w:rsidR="00D6112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</w:p>
    <w:p w:rsidRDefault="00D6112C" w:rsidP="00D6112C" w:rsidR="00D6112C" w:rsidRPr="00123DB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</w:p>
    <w:p w:rsidRDefault="00123DB4" w:rsidP="00123DB4" w:rsidR="00123DB4" w:rsidRPr="00123DB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23DB4">
        <w:rPr>
          <w:rFonts w:cs="Times New Roman" w:eastAsia="Times New Roman" w:hAnsi="Times New Roman" w:ascii="Times New Roman"/>
          <w:bCs/>
          <w:sz w:val="24"/>
          <w:szCs w:val="24"/>
          <w:lang w:eastAsia="hr-HR" w:val="en-US"/>
        </w:rPr>
        <w:t xml:space="preserve"> </w:t>
      </w:r>
      <w:r w:rsidRPr="00123DB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(Broj</w:t>
      </w:r>
      <w:r w:rsidRPr="00123DB4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 xml:space="preserve">: </w:t>
      </w:r>
      <w:r w:rsidR="003433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4.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>36</w:t>
      </w:r>
      <w:r w:rsidR="00805488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>2015</w:t>
      </w:r>
      <w:r w:rsidR="0097498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23D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D6112C">
        <w:rPr>
          <w:rFonts w:cs="Times New Roman" w:eastAsia="Times New Roman" w:hAnsi="Times New Roman" w:ascii="Times New Roman"/>
          <w:sz w:val="24"/>
          <w:szCs w:val="24"/>
          <w:lang w:eastAsia="hr-HR"/>
        </w:rPr>
        <w:t>31. kolovoza</w:t>
      </w:r>
      <w:r w:rsidR="002874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</w:t>
      </w:r>
      <w:r w:rsidR="007265C6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  <w:r w:rsidR="005E104D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</w:p>
    <w:p w:rsidRDefault="00123DB4" w:rsidP="00123DB4" w:rsidR="00123DB4" w:rsidRPr="00123DB4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</w:p>
    <w:p w:rsidRDefault="00D20916" w:rsidR="00D20916"/>
    <w:sectPr w:rsidR="00D209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2A4FD3"/>
    <w:multiLevelType w:val="hybridMultilevel"/>
    <w:tmpl w:val="4F6EAB08"/>
    <w:lvl w:tplc="4E20ADC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B57928"/>
    <w:multiLevelType w:val="hybridMultilevel"/>
    <w:tmpl w:val="FD007788"/>
    <w:lvl w:tplc="C9AA1DE4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3A60A9B"/>
    <w:multiLevelType w:val="hybridMultilevel"/>
    <w:tmpl w:val="BEBA9B6E"/>
    <w:lvl w:tplc="8748705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7D267480"/>
    <w:multiLevelType w:val="hybridMultilevel"/>
    <w:tmpl w:val="6B283F0C"/>
    <w:lvl w:tplc="D68AE48C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B05"/>
    <w:rsid w:val="000A0BAF"/>
    <w:rsid w:val="00123DB4"/>
    <w:rsid w:val="001F2D2E"/>
    <w:rsid w:val="00205E5D"/>
    <w:rsid w:val="0028744F"/>
    <w:rsid w:val="00303E0B"/>
    <w:rsid w:val="00316AC1"/>
    <w:rsid w:val="00343374"/>
    <w:rsid w:val="003437E2"/>
    <w:rsid w:val="003E1B05"/>
    <w:rsid w:val="0041263A"/>
    <w:rsid w:val="00497D9E"/>
    <w:rsid w:val="004B5913"/>
    <w:rsid w:val="005150E9"/>
    <w:rsid w:val="00593D65"/>
    <w:rsid w:val="005B446B"/>
    <w:rsid w:val="005E104D"/>
    <w:rsid w:val="006258AA"/>
    <w:rsid w:val="00626929"/>
    <w:rsid w:val="00651859"/>
    <w:rsid w:val="006E459D"/>
    <w:rsid w:val="007043D1"/>
    <w:rsid w:val="007161E3"/>
    <w:rsid w:val="007265C6"/>
    <w:rsid w:val="00735C5A"/>
    <w:rsid w:val="007544C5"/>
    <w:rsid w:val="0076486A"/>
    <w:rsid w:val="00764CB5"/>
    <w:rsid w:val="00773953"/>
    <w:rsid w:val="007A7D24"/>
    <w:rsid w:val="007F2861"/>
    <w:rsid w:val="0080408A"/>
    <w:rsid w:val="00805488"/>
    <w:rsid w:val="0081449F"/>
    <w:rsid w:val="009703BD"/>
    <w:rsid w:val="00974982"/>
    <w:rsid w:val="009A61CB"/>
    <w:rsid w:val="00B3416B"/>
    <w:rsid w:val="00B34F4D"/>
    <w:rsid w:val="00BD66ED"/>
    <w:rsid w:val="00C05ABF"/>
    <w:rsid w:val="00C85C9A"/>
    <w:rsid w:val="00C9254A"/>
    <w:rsid w:val="00D20916"/>
    <w:rsid w:val="00D300F1"/>
    <w:rsid w:val="00D53473"/>
    <w:rsid w:val="00D6112C"/>
    <w:rsid w:val="00DA5E5C"/>
    <w:rsid w:val="00DF57F7"/>
    <w:rsid w:val="00E47821"/>
    <w:rsid w:val="00E63817"/>
    <w:rsid w:val="00EF69AF"/>
    <w:rsid w:val="00F9369D"/>
    <w:rsid w:val="00FC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33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AC1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6AC1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6AC1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6AC1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433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AC1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6AC1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6AC1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6AC1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73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DALMINO d.o.o. za proizvodnju rasvjetnih tijela, unutarnju i vanjsku trgovinu</izvorni_sadrzaj>
    <derivirana_varijabla naziv="DomainObject.Predmet.ProtustrankaFormated_1">  DALMINO d.o.o. za proizvodnju rasvjetnih tijela, unutarnju i vanjsku trgovinu</derivirana_varijabla>
  </DomainObject.Predmet.ProtustrankaFormated>
  <DomainObject.Predmet.ProtustrankaFormatedOIB>
    <izvorni_sadrzaj>  DALMINO d.o.o. za proizvodnju rasvjetnih tijela, unutarnju i vanjsku trgovinu, OIB 48750762170</izvorni_sadrzaj>
    <derivirana_varijabla naziv="DomainObject.Predmet.ProtustrankaFormatedOIB_1">  DALMINO d.o.o. za proizvodnju rasvjetnih tijela, unutarnju i vanjsku trgovinu, OIB 48750762170</derivirana_varijabla>
  </DomainObject.Predmet.ProtustrankaFormatedOIB>
  <DomainObject.Predmet.ProtustrankaFormatedWithAdress>
    <izvorni_sadrzaj> DALMINO d.o.o. za proizvodnju rasvjetnih tijela, unutarnju i vanjsku trgovinu, Cesta Mira 4, 21000 Split</izvorni_sadrzaj>
    <derivirana_varijabla naziv="DomainObject.Predmet.ProtustrankaFormatedWithAdress_1"> DALMINO d.o.o. za proizvodnju rasvjetnih tijela, unutarnju i vanjsku trgovinu, Cesta Mira 4, 21000 Split</derivirana_varijabla>
  </DomainObject.Predmet.ProtustrankaFormatedWithAdress>
  <DomainObject.Predmet.ProtustrankaFormatedWithAdressOIB>
    <izvorni_sadrzaj> DALMINO d.o.o. za proizvodnju rasvjetnih tijela, unutarnju i vanjsku trgovinu, OIB 48750762170, Cesta Mira 4, 21000 Split</izvorni_sadrzaj>
    <derivirana_varijabla naziv="DomainObject.Predmet.ProtustrankaFormatedWithAdressOIB_1"> DALMINO d.o.o. za proizvodnju rasvjetnih tijela, unutarnju i vanjsku trgovinu, OIB 48750762170, Cesta Mira 4, 21000 Split</derivirana_varijabla>
  </DomainObject.Predmet.ProtustrankaFormatedWithAdressOIB>
  <DomainObject.Predmet.ProtustrankaWithAdress>
    <izvorni_sadrzaj>DALMINO d.o.o. za proizvodnju rasvjetnih tijela, unutarnju i vanjsku trgovinu Cesta Mira 4, 21000 Split</izvorni_sadrzaj>
    <derivirana_varijabla naziv="DomainObject.Predmet.ProtustrankaWithAdress_1">DALMINO d.o.o. za proizvodnju rasvjetnih tijela, unutarnju i vanjsku trgovinu Cesta Mira 4, 21000 Split</derivirana_varijabla>
  </DomainObject.Predmet.ProtustrankaWithAdress>
  <DomainObject.Predmet.ProtustrankaWithAdressOIB>
    <izvorni_sadrzaj>DALMINO d.o.o. za proizvodnju rasvjetnih tijela, unutarnju i vanjsku trgovinu, OIB 48750762170, Cesta Mira 4, 21000 Split</izvorni_sadrzaj>
    <derivirana_varijabla naziv="DomainObject.Predmet.ProtustrankaWithAdressOIB_1">DALMINO d.o.o. za proizvodnju rasvjetnih tijela, unutarnju i vanjsku trgovinu, OIB 48750762170, Cesta Mira 4, 21000 Split</derivirana_varijabla>
  </DomainObject.Predmet.ProtustrankaWithAdressOIB>
  <DomainObject.Predmet.ProtustrankaNazivFormated>
    <izvorni_sadrzaj>DALMINO d.o.o. za proizvodnju rasvjetnih tijela, unutarnju i vanjsku trgovinu</izvorni_sadrzaj>
    <derivirana_varijabla naziv="DomainObject.Predmet.ProtustrankaNazivFormated_1">DALMINO d.o.o. za proizvodnju rasvjetnih tijela, unutarnju i vanjsku trgovinu</derivirana_varijabla>
  </DomainObject.Predmet.ProtustrankaNazivFormated>
  <DomainObject.Predmet.ProtustrankaNazivFormatedOIB>
    <izvorni_sadrzaj>DALMINO d.o.o. za proizvodnju rasvjetnih tijela, unutarnju i vanjsku trgovinu, OIB 48750762170</izvorni_sadrzaj>
    <derivirana_varijabla naziv="DomainObject.Predmet.ProtustrankaNazivFormatedOIB_1">DALMINO d.o.o. za proizvodnju rasvjetnih tijela, unutarnju i vanjsku trgovinu, OIB 48750762170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DALMINO d.o.o. za proizvodnju rasvjetnih tijela, unutarnju i vanjsku trgovinu</item>
    </izvorni_sadrzaj>
    <derivirana_varijabla naziv="DomainObject.Predmet.ProtuStrankaListFormated_1">
      <item>DALMINO d.o.o. za proizvodnju rasvjetnih tijela, unutarnju i vanjsku trgovinu</item>
    </derivirana_varijabla>
  </DomainObject.Predmet.ProtuStrankaListFormated>
  <DomainObject.Predmet.ProtuStrankaListFormatedOIB>
    <izvorni_sadrzaj>
      <item>DALMINO d.o.o. za proizvodnju rasvjetnih tijela, unutarnju i vanjsku trgovinu, OIB 48750762170</item>
    </izvorni_sadrzaj>
    <derivirana_varijabla naziv="DomainObject.Predmet.ProtuStrankaListFormatedOIB_1">
      <item>DALMINO d.o.o. za proizvodnju rasvjetnih tijela, unutarnju i vanjsku trgovinu, OIB 48750762170</item>
    </derivirana_varijabla>
  </DomainObject.Predmet.ProtuStrankaListFormatedOIB>
  <DomainObject.Predmet.ProtuStrankaListFormatedWithAdress>
    <izvorni_sadrzaj>
      <item>DALMINO d.o.o. za proizvodnju rasvjetnih tijela, unutarnju i vanjsku trgovinu, Cesta Mira 4, 21000 Split</item>
    </izvorni_sadrzaj>
    <derivirana_varijabla naziv="DomainObject.Predmet.ProtuStrankaListFormatedWithAdress_1">
      <item>DALMINO d.o.o. za proizvodnju rasvjetnih tijela, unutarnju i vanjsku trgovinu, Cesta Mira 4, 21000 Split</item>
    </derivirana_varijabla>
  </DomainObject.Predmet.ProtuStrankaListFormatedWithAdress>
  <DomainObject.Predmet.ProtuStrankaListFormatedWithAdressOIB>
    <izvorni_sadrzaj>
      <item>DALMINO d.o.o. za proizvodnju rasvjetnih tijela, unutarnju i vanjsku trgovinu, OIB 48750762170, Cesta Mira 4, 21000 Split</item>
    </izvorni_sadrzaj>
    <derivirana_varijabla naziv="DomainObject.Predmet.ProtuStrankaListFormatedWithAdressOIB_1">
      <item>DALMINO d.o.o. za proizvodnju rasvjetnih tijela, unutarnju i vanjsku trgovinu, OIB 48750762170, Cesta Mira 4, 21000 Split</item>
    </derivirana_varijabla>
  </DomainObject.Predmet.ProtuStrankaListFormatedWithAdressOIB>
  <DomainObject.Predmet.ProtuStrankaListNazivFormated>
    <izvorni_sadrzaj>
      <item>DALMINO d.o.o. za proizvodnju rasvjetnih tijela, unutarnju i vanjsku trgovinu</item>
    </izvorni_sadrzaj>
    <derivirana_varijabla naziv="DomainObject.Predmet.ProtuStrankaListNazivFormated_1">
      <item>DALMINO d.o.o. za proizvodnju rasvjetnih tijela, unutarnju i vanjsku trgovinu</item>
    </derivirana_varijabla>
  </DomainObject.Predmet.ProtuStrankaListNazivFormated>
  <DomainObject.Predmet.ProtuStrankaListNazivFormatedOIB>
    <izvorni_sadrzaj>
      <item>DALMINO d.o.o. za proizvodnju rasvjetnih tijela, unutarnju i vanjsku trgovinu, OIB 48750762170</item>
    </izvorni_sadrzaj>
    <derivirana_varijabla naziv="DomainObject.Predmet.ProtuStrankaListNazivFormatedOIB_1">
      <item>DALMINO d.o.o. za proizvodnju rasvjetnih tijela, unutarnju i vanjsku trgovinu, OIB 48750762170</item>
    </derivirana_varijabla>
  </DomainObject.Predmet.ProtuStrankaListNazivFormatedOIB>
  <DomainObject.Predmet.OstaliListFormated>
    <izvorni_sadrzaj>
      <item>Davor Pezo</item>
      <item>Ljiljana Poljanić</item>
    </izvorni_sadrzaj>
    <derivirana_varijabla naziv="DomainObject.Predmet.OstaliListFormated_1">
      <item>Davor Pezo</item>
      <item>Ljiljana Poljanić</item>
    </derivirana_varijabla>
  </DomainObject.Predmet.OstaliListFormated>
  <DomainObject.Predmet.OstaliListFormatedOIB>
    <izvorni_sadrzaj>
      <item>Davor Pezo, OIB 09809813003</item>
      <item>Ljiljana Poljanić, OIB 73648398828</item>
    </izvorni_sadrzaj>
    <derivirana_varijabla naziv="DomainObject.Predmet.OstaliListFormatedOIB_1">
      <item>Davor Pezo, OIB 09809813003</item>
      <item>Ljiljana Poljanić, OIB 73648398828</item>
    </derivirana_varijabla>
  </DomainObject.Predmet.OstaliListFormatedOIB>
  <DomainObject.Predmet.OstaliListFormatedWithAdress>
    <izvorni_sadrzaj>
      <item>Davor Pezo, Doverska 38, 21000 Split</item>
      <item>Ljiljana Poljanić, Vinkovačka 25, 21000 Split</item>
    </izvorni_sadrzaj>
    <derivirana_varijabla naziv="DomainObject.Predmet.OstaliListFormatedWithAdress_1">
      <item>Davor Pezo, Doverska 38, 21000 Split</item>
      <item>Ljiljana Poljanić, Vinkovačka 25, 21000 Split</item>
    </derivirana_varijabla>
  </DomainObject.Predmet.OstaliListFormatedWithAdress>
  <DomainObject.Predmet.OstaliListFormatedWithAdressOIB>
    <izvorni_sadrzaj>
      <item>Davor Pezo, OIB 09809813003, Doverska 38, 21000 Split</item>
      <item>Ljiljana Poljanić, OIB 73648398828, Vinkovačka 25, 21000 Split</item>
    </izvorni_sadrzaj>
    <derivirana_varijabla naziv="DomainObject.Predmet.OstaliListFormatedWithAdressOIB_1">
      <item>Davor Pezo, OIB 09809813003, Doverska 38, 21000 Split</item>
      <item>Ljiljana Poljanić, OIB 73648398828, Vinkovačka 25, 21000 Split</item>
    </derivirana_varijabla>
  </DomainObject.Predmet.OstaliListFormatedWithAdressOIB>
  <DomainObject.Predmet.OstaliListNazivFormated>
    <izvorni_sadrzaj>
      <item>Davor Pezo</item>
      <item>Ljiljana Poljanić</item>
    </izvorni_sadrzaj>
    <derivirana_varijabla naziv="DomainObject.Predmet.OstaliListNazivFormated_1">
      <item>Davor Pezo</item>
      <item>Ljiljana Poljanić</item>
    </derivirana_varijabla>
  </DomainObject.Predmet.OstaliListNazivFormated>
  <DomainObject.Predmet.OstaliListNazivFormatedOIB>
    <izvorni_sadrzaj>
      <item>Davor Pezo, OIB 09809813003</item>
      <item>Ljiljana Poljanić, OIB 73648398828</item>
    </izvorni_sadrzaj>
    <derivirana_varijabla naziv="DomainObject.Predmet.OstaliListNazivFormatedOIB_1">
      <item>Davor Pezo, OIB 09809813003</item>
      <item>Ljiljana Poljanić, OIB 73648398828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DALMINO d.o.o. za proizvodnju rasvjetnih tijela, unutarnju i vanjsku trgovinu</izvorni_sadrzaj>
    <derivirana_varijabla naziv="DomainObject.Predmet.ProtustrankaIDrugi_1">DALMINO d.o.o. za proizvodnju rasvjetnih tijela, unutarnju i vanjsku trgovinu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DALMINO d.o.o. za proizvodnju rasvjetnih tijela, unutarnju i vanjsku trgovinu, OIB 48750762170, Cesta Mira 4, 21000 Split</izvorni_sadrzaj>
    <derivirana_varijabla naziv="DomainObject.Predmet.ProtustrankaIDrugiAdressOIB_1">DALMINO d.o.o. za proizvodnju rasvjetnih tijela, unutarnju i vanjsku trgovinu, OIB 48750762170, Cesta Mira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DALMINO d.o.o. za proizvodnju rasvjetnih tijela, unutarnju i vanjsku trgovinu</item>
      <item>FINA SPLIT</item>
      <item>Davor Pezo</item>
      <item>Ljiljana Poljanić</item>
    </izvorni_sadrzaj>
    <derivirana_varijabla naziv="DomainObject.Predmet.SudioniciListNaziv_1">
      <item>DALMINO d.o.o. za proizvodnju rasvjetnih tijela, unutarnju i vanjsku trgovinu</item>
      <item>FINA SPLIT</item>
      <item>Davor Pezo</item>
      <item>Ljiljana Poljanić</item>
    </derivirana_varijabla>
  </DomainObject.Predmet.SudioniciListNaziv>
  <DomainObject.Predmet.SudioniciListAdressOIB>
    <izvorni_sadrzaj>
      <item>DALMINO d.o.o. za proizvodnju rasvjetnih tijela, unutarnju i vanjsku trgovinu, OIB 48750762170, Cesta Mira 4,21000 Split</item>
      <item>FINA SPLIT, OIB 85821130368, Mažuranićevo šetalište 24 b,21000 Split</item>
      <item>Davor Pezo, OIB 09809813003, Doverska 38,21000 Split</item>
      <item>Ljiljana Poljanić, OIB 73648398828, Vinkovačka 25,21000 Split</item>
    </izvorni_sadrzaj>
    <derivirana_varijabla naziv="DomainObject.Predmet.SudioniciListAdressOIB_1">
      <item>DALMINO d.o.o. za proizvodnju rasvjetnih tijela, unutarnju i vanjsku trgovinu, OIB 48750762170, Cesta Mira 4,21000 Split</item>
      <item>FINA SPLIT, OIB 85821130368, Mažuranićevo šetalište 24 b,21000 Split</item>
      <item>Davor Pezo, OIB 09809813003, Doverska 38,21000 Split</item>
      <item>Ljiljana Poljanić, OIB 73648398828, Vinkovačka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48750762170</item>
      <item>, OIB 85821130368</item>
      <item>, OIB 09809813003</item>
      <item>, OIB 73648398828</item>
    </izvorni_sadrzaj>
    <derivirana_varijabla naziv="DomainObject.Predmet.SudioniciListNazivOIB_1">
      <item>, OIB 48750762170</item>
      <item>, OIB 85821130368</item>
      <item>, OIB 09809813003</item>
      <item>, OIB 73648398828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1060</properties:Characters>
  <properties:Lines>29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2014-05-14T09:43:00Z</dcterms:created>
  <dc:creator>wsadmin</dc:creator>
  <cp:lastModifiedBy>Katarina Mikulić</cp:lastModifiedBy>
  <cp:lastPrinted>2015-09-03T09:40:00Z</cp:lastPrinted>
  <dcterms:modified xmlns:xsi="http://www.w3.org/2001/XMLSchema-instance" xsi:type="dcterms:W3CDTF">2015-09-03T09:50:00Z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