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6e6f" w14:paraId="f216e6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</w:t>
      </w:r>
      <w:r w:rsidR="004B2370">
        <w:t>-</w:t>
      </w:r>
      <w:r w:rsidR="00663DA6">
        <w:t xml:space="preserve"> 2611</w:t>
      </w:r>
      <w:r w:rsidR="00F86385">
        <w:t>/</w:t>
      </w:r>
      <w:r w:rsidR="00ED7726">
        <w:t>20</w:t>
      </w:r>
      <w:r w:rsidR="00F86385">
        <w:t>1</w:t>
      </w:r>
      <w:r w:rsidR="005640E2">
        <w:t>6</w:t>
      </w:r>
      <w:r w:rsidR="00F86385">
        <w:t>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4B2370">
        <w:t xml:space="preserve">Financijske agencije Regionalni centar Zagreb, Podružnica ZAGREB, Trg svibanjskih žrtava 1995. broj 1, </w:t>
      </w:r>
      <w:r>
        <w:t xml:space="preserve">za pokretanje skraćenog stečajnog postupka  nad dužnikom </w:t>
      </w:r>
      <w:r w:rsidR="00663DA6">
        <w:t>UDRUGA ZA PROMICANJE GOSPODARSKE SIRADNJE EVROAZIJSKOG KONTINENTA "EVROAZIJA"</w:t>
      </w:r>
      <w:r w:rsidR="004B2370">
        <w:t>,</w:t>
      </w:r>
      <w:r>
        <w:t xml:space="preserve"> OIB: </w:t>
      </w:r>
      <w:r w:rsidR="00663DA6">
        <w:t>55428176380</w:t>
      </w:r>
      <w:r>
        <w:t xml:space="preserve">, </w:t>
      </w:r>
      <w:r w:rsidR="005640E2">
        <w:t xml:space="preserve">registarski broj: </w:t>
      </w:r>
      <w:r w:rsidR="004B2370">
        <w:t>210</w:t>
      </w:r>
      <w:r w:rsidR="00663DA6">
        <w:t>11457</w:t>
      </w:r>
      <w:r>
        <w:t xml:space="preserve">, temeljem članka 430. Stečajnog zakona ( „Narodne novine“ 71/15), dana </w:t>
      </w:r>
      <w:r w:rsidR="00663DA6">
        <w:t>28. studenog</w:t>
      </w:r>
      <w:r w:rsidR="005640E2">
        <w:t xml:space="preserve"> 2016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 Utvrđuje se da ukupni iznos evidentiranog duga </w:t>
      </w:r>
      <w:r w:rsidR="004B2370">
        <w:rPr>
          <w:bCs/>
        </w:rPr>
        <w:t xml:space="preserve">dužnika </w:t>
      </w:r>
      <w:r w:rsidR="00663DA6">
        <w:t>UDRUGA ZA PROMICANJE GOSPODARSKE SIRADNJE EVROAZIJSKOG KONTINENTA "EVROAZIJA", OIB: 55428176380, registarski broj: 21011457</w:t>
      </w:r>
      <w:r w:rsidR="005640E2">
        <w:t>,</w:t>
      </w:r>
      <w:r>
        <w:t xml:space="preserve">  iznosi </w:t>
      </w:r>
      <w:r w:rsidR="00663DA6">
        <w:t>9.383,76</w:t>
      </w:r>
      <w:r>
        <w:t xml:space="preserve"> kn.</w:t>
      </w: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t xml:space="preserve"> Poziva se osob</w:t>
      </w:r>
      <w:r w:rsidR="005F7E6A">
        <w:t>a</w:t>
      </w:r>
      <w:r>
        <w:t xml:space="preserve"> ovlašten</w:t>
      </w:r>
      <w:r w:rsidR="005F7E6A">
        <w:t>a</w:t>
      </w:r>
      <w:r>
        <w:t xml:space="preserve"> za zastupanje dužnika </w:t>
      </w:r>
      <w:r w:rsidR="00663DA6">
        <w:t>UDRUGA ZA PROMICANJE GOSPODARSKE SIRADNJE EVROAZIJSKOG KONTINENTA "EVROAZIJA", OIB: 55428176380, registarski broj: 21011457</w:t>
      </w:r>
      <w:r w:rsidR="00ED7726">
        <w:t>,</w:t>
      </w:r>
      <w:r>
        <w:t xml:space="preserve"> </w:t>
      </w:r>
      <w:r w:rsidR="004B2370">
        <w:t xml:space="preserve">predsjednik, </w:t>
      </w:r>
      <w:r w:rsidR="00663DA6">
        <w:t>NEVEN PALEČEK</w:t>
      </w:r>
      <w:r w:rsidR="005F7E6A">
        <w:t>,</w:t>
      </w:r>
      <w:r w:rsidR="00663DA6">
        <w:t xml:space="preserve"> OIB: 56674334092</w:t>
      </w:r>
      <w:r w:rsidR="005640E2">
        <w:t xml:space="preserve"> </w:t>
      </w:r>
      <w:r>
        <w:t>da u roku od 15 dana od dana objave ovog oglasa na e-oglasnoj ploči suda podnesu ovom sudu, pozivom na gornji broj spisa, javnobilježnički ovjerovljeni prokazni popis imovine i obveza dužnika na propisanom obrascu.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F86385" w:rsidP="00F86385" w:rsidR="00F86385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63DA6">
        <w:t>2611</w:t>
      </w:r>
      <w:r w:rsidR="005640E2">
        <w:t>16</w:t>
      </w:r>
      <w:r>
        <w:t xml:space="preserve"> (članak 430 Stečajnog zakona u vezi s člankom 132. Stečajnog zakona Narodne novine broj 71/15).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F86385" w:rsidP="00F86385" w:rsidR="00F86385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F86385" w:rsidP="00F86385" w:rsidR="00F86385">
      <w:pPr>
        <w:ind w:left="708"/>
        <w:jc w:val="both"/>
      </w:pPr>
    </w:p>
    <w:p w:rsidRDefault="00F86385" w:rsidP="00F86385" w:rsidR="00F86385">
      <w:pPr>
        <w:ind w:left="708"/>
        <w:jc w:val="center"/>
      </w:pPr>
      <w:r>
        <w:t>U Osijeku</w:t>
      </w:r>
      <w:r w:rsidR="00BA7AAE">
        <w:t>,</w:t>
      </w:r>
      <w:r>
        <w:t xml:space="preserve"> </w:t>
      </w:r>
      <w:r w:rsidR="00663DA6">
        <w:t>28. studenog</w:t>
      </w:r>
      <w:r w:rsidR="00BA7AAE">
        <w:t xml:space="preserve"> 2016.</w:t>
      </w:r>
    </w:p>
    <w:p w:rsidRDefault="00F86385" w:rsidP="00F86385" w:rsidR="00F86385" w:rsidRPr="00F2165F">
      <w:pPr>
        <w:ind w:left="708"/>
        <w:jc w:val="center"/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F86385" w:rsidP="00F86385" w:rsidR="00F86385">
      <w:pPr>
        <w:ind w:left="6372"/>
        <w:jc w:val="both"/>
        <w:rPr>
          <w:bCs/>
        </w:rPr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F86385" w:rsidP="00F86385" w:rsidR="00F86385" w:rsidRPr="00F2165F">
      <w:pPr>
        <w:ind w:left="6372"/>
        <w:jc w:val="both"/>
        <w:rPr>
          <w:bCs/>
        </w:rPr>
      </w:pPr>
    </w:p>
    <w:p w:rsidRDefault="00F86385" w:rsidP="00F86385" w:rsidR="00F86385">
      <w:r>
        <w:t>DNA</w:t>
      </w:r>
    </w:p>
    <w:p w:rsidRDefault="00F86385" w:rsidP="00F86385" w:rsidR="00F86385">
      <w:pPr>
        <w:numPr>
          <w:ilvl w:val="0"/>
          <w:numId w:val="1"/>
        </w:numPr>
        <w:jc w:val="both"/>
      </w:pPr>
      <w:r>
        <w:t>e-oglasna ploča</w:t>
      </w:r>
    </w:p>
    <w:p w:rsidRDefault="005640E2" w:rsidP="00F86385" w:rsidR="00F86385">
      <w:pPr>
        <w:numPr>
          <w:ilvl w:val="0"/>
          <w:numId w:val="1"/>
        </w:numPr>
        <w:jc w:val="both"/>
      </w:pPr>
      <w:r>
        <w:t>e-</w:t>
      </w:r>
      <w:r w:rsidR="00F86385">
        <w:t>oglasna ploča - zahtjev</w:t>
      </w:r>
    </w:p>
    <w:p w:rsidRDefault="00F86385" w:rsidP="00663DA6" w:rsidR="004777DC">
      <w:pPr>
        <w:numPr>
          <w:ilvl w:val="0"/>
          <w:numId w:val="1"/>
        </w:numPr>
      </w:pPr>
      <w:r>
        <w:t xml:space="preserve">kal. </w:t>
      </w:r>
      <w:r w:rsidR="00663DA6">
        <w:t>16/1 2017</w:t>
      </w:r>
    </w:p>
    <w:sectPr w:rsidSect="00F2165F" w:rsidR="004777DC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31F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1F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831F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122B97"/>
    <w:rsid w:val="001F3355"/>
    <w:rsid w:val="00364EB7"/>
    <w:rsid w:val="003908EC"/>
    <w:rsid w:val="004B2370"/>
    <w:rsid w:val="005260B0"/>
    <w:rsid w:val="005334A7"/>
    <w:rsid w:val="005640E2"/>
    <w:rsid w:val="005A3617"/>
    <w:rsid w:val="005B5BEB"/>
    <w:rsid w:val="005F7E6A"/>
    <w:rsid w:val="00616E68"/>
    <w:rsid w:val="00663DA6"/>
    <w:rsid w:val="00681766"/>
    <w:rsid w:val="00696430"/>
    <w:rsid w:val="007667D7"/>
    <w:rsid w:val="00927558"/>
    <w:rsid w:val="009831F8"/>
    <w:rsid w:val="00A324F9"/>
    <w:rsid w:val="00A958D2"/>
    <w:rsid w:val="00AB536E"/>
    <w:rsid w:val="00AC1A02"/>
    <w:rsid w:val="00BA7AAE"/>
    <w:rsid w:val="00C82963"/>
    <w:rsid w:val="00CA7F62"/>
    <w:rsid w:val="00D71279"/>
    <w:rsid w:val="00DF2CDA"/>
    <w:rsid w:val="00E42342"/>
    <w:rsid w:val="00E958F4"/>
    <w:rsid w:val="00ED7726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St-2611/2016</izvorni_sadrzaj>
    <derivirana_varijabla naziv="DomainObject.Predmet.OznakaBroj_1">St-2611/2016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KULTURNO-GOSPODARSKE SURADNJE EVROAZIJSKOG KONTINENTA ''EVROAZIJA''</izvorni_sadrzaj>
    <derivirana_varijabla naziv="DomainObject.Predmet.ProtustrankaFormated_1">  UDRUGA ZA PROMICANJE KULTURNO-GOSPODARSKE SURADNJE EVROAZIJSKOG KONTINENTA ''EVROAZIJA''</derivirana_varijabla>
  </DomainObject.Predmet.ProtustrankaFormated>
  <DomainObject.Predmet.ProtustrankaFormatedOIB>
    <izvorni_sadrzaj>  UDRUGA ZA PROMICANJE KULTURNO-GOSPODARSKE SURADNJE EVROAZIJSKOG KONTINENTA ''EVROAZIJA'', OIB 55428176380</izvorni_sadrzaj>
    <derivirana_varijabla naziv="DomainObject.Predmet.ProtustrankaFormatedOIB_1">  UDRUGA ZA PROMICANJE KULTURNO-GOSPODARSKE SURADNJE EVROAZIJSKOG KONTINENTA ''EVROAZIJA'', OIB 55428176380</derivirana_varijabla>
  </DomainObject.Predmet.ProtustrankaFormatedOIB>
  <DomainObject.Predmet.ProtustrankaFormatedWithAdress>
    <izvorni_sadrzaj> UDRUGA ZA PROMICANJE KULTURNO-GOSPODARSKE SURADNJE EVROAZIJSKOG KONTINENTA ''EVROAZIJA'', Gajeva 4, 10000 Zagreb</izvorni_sadrzaj>
    <derivirana_varijabla naziv="DomainObject.Predmet.ProtustrankaFormatedWithAdress_1"> UDRUGA ZA PROMICANJE KULTURNO-GOSPODARSKE SURADNJE EVROAZIJSKOG KONTINENTA ''EVROAZIJA'', Gajeva 4, 10000 Zagreb</derivirana_varijabla>
  </DomainObject.Predmet.ProtustrankaFormatedWithAdress>
  <DomainObject.Predmet.ProtustrankaFormatedWithAdressOIB>
    <izvorni_sadrzaj> UDRUGA ZA PROMICANJE KULTURNO-GOSPODARSKE SURADNJE EVROAZIJSKOG KONTINENTA ''EVROAZIJA'', OIB 55428176380, Gajeva 4, 10000 Zagreb</izvorni_sadrzaj>
    <derivirana_varijabla naziv="DomainObject.Predmet.ProtustrankaFormatedWithAdressOIB_1"> UDRUGA ZA PROMICANJE KULTURNO-GOSPODARSKE SURADNJE EVROAZIJSKOG KONTINENTA ''EVROAZIJA'', OIB 55428176380, Gajeva 4, 10000 Zagreb</derivirana_varijabla>
  </DomainObject.Predmet.ProtustrankaFormatedWithAdressOIB>
  <DomainObject.Predmet.ProtustrankaWithAdress>
    <izvorni_sadrzaj>UDRUGA ZA PROMICANJE KULTURNO-GOSPODARSKE SURADNJE EVROAZIJSKOG KONTINENTA ''EVROAZIJA'' Gajeva 4, 10000 Zagreb</izvorni_sadrzaj>
    <derivirana_varijabla naziv="DomainObject.Predmet.ProtustrankaWithAdress_1">UDRUGA ZA PROMICANJE KULTURNO-GOSPODARSKE SURADNJE EVROAZIJSKOG KONTINENTA ''EVROAZIJA'' Gajeva 4, 10000 Zagreb</derivirana_varijabla>
  </DomainObject.Predmet.ProtustrankaWithAdress>
  <DomainObject.Predmet.ProtustrankaWithAdressOIB>
    <izvorni_sadrzaj>UDRUGA ZA PROMICANJE KULTURNO-GOSPODARSKE SURADNJE EVROAZIJSKOG KONTINENTA ''EVROAZIJA'', OIB 55428176380, Gajeva 4, 10000 Zagreb</izvorni_sadrzaj>
    <derivirana_varijabla naziv="DomainObject.Predmet.ProtustrankaWithAdressOIB_1">UDRUGA ZA PROMICANJE KULTURNO-GOSPODARSKE SURADNJE EVROAZIJSKOG KONTINENTA ''EVROAZIJA'', OIB 55428176380, Gajeva 4, 10000 Zagreb</derivirana_varijabla>
  </DomainObject.Predmet.ProtustrankaWithAdressOIB>
  <DomainObject.Predmet.ProtustrankaNazivFormated>
    <izvorni_sadrzaj>UDRUGA ZA PROMICANJE KULTURNO-GOSPODARSKE SURADNJE EVROAZIJSKOG KONTINENTA ''EVROAZIJA''</izvorni_sadrzaj>
    <derivirana_varijabla naziv="DomainObject.Predmet.ProtustrankaNazivFormated_1">UDRUGA ZA PROMICANJE KULTURNO-GOSPODARSKE SURADNJE EVROAZIJSKOG KONTINENTA ''EVROAZIJA''</derivirana_varijabla>
  </DomainObject.Predmet.ProtustrankaNazivFormated>
  <DomainObject.Predmet.ProtustrankaNazivFormatedOIB>
    <izvorni_sadrzaj>UDRUGA ZA PROMICANJE KULTURNO-GOSPODARSKE SURADNJE EVROAZIJSKOG KONTINENTA ''EVROAZIJA'', OIB 55428176380</izvorni_sadrzaj>
    <derivirana_varijabla naziv="DomainObject.Predmet.ProtustrankaNazivFormatedOIB_1">UDRUGA ZA PROMICANJE KULTURNO-GOSPODARSKE SURADNJE EVROAZIJSKOG KONTINENTA ''EVROAZIJA'', OIB 55428176380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KULTURNO-GOSPODARSKE SURADNJE EVROAZIJSKOG KONTINENTA ''EVROAZIJA''</item>
    </izvorni_sadrzaj>
    <derivirana_varijabla naziv="DomainObject.Predmet.ProtuStrankaListFormated_1">
      <item>UDRUGA ZA PROMICANJE KULTURNO-GOSPODARSKE SURADNJE EVROAZIJSKOG KONTINENTA ''EVROAZIJA''</item>
    </derivirana_varijabla>
  </DomainObject.Predmet.ProtuStrankaListFormated>
  <DomainObject.Predmet.ProtuStrankaListFormatedOIB>
    <izvorni_sadrzaj>
      <item>UDRUGA ZA PROMICANJE KULTURNO-GOSPODARSKE SURADNJE EVROAZIJSKOG KONTINENTA ''EVROAZIJA'', OIB 55428176380</item>
    </izvorni_sadrzaj>
    <derivirana_varijabla naziv="DomainObject.Predmet.ProtuStrankaListFormatedOIB_1">
      <item>UDRUGA ZA PROMICANJE KULTURNO-GOSPODARSKE SURADNJE EVROAZIJSKOG KONTINENTA ''EVROAZIJA'', OIB 55428176380</item>
    </derivirana_varijabla>
  </DomainObject.Predmet.ProtuStrankaListFormatedOIB>
  <DomainObject.Predmet.ProtuStrankaListFormatedWithAdress>
    <izvorni_sadrzaj>
      <item>UDRUGA ZA PROMICANJE KULTURNO-GOSPODARSKE SURADNJE EVROAZIJSKOG KONTINENTA ''EVROAZIJA'', Gajeva 4, 10000 Zagreb</item>
    </izvorni_sadrzaj>
    <derivirana_varijabla naziv="DomainObject.Predmet.ProtuStrankaListFormatedWithAdress_1">
      <item>UDRUGA ZA PROMICANJE KULTURNO-GOSPODARSKE SURADNJE EVROAZIJSKOG KONTINENTA ''EVROAZIJA'', Gajeva 4, 10000 Zagreb</item>
    </derivirana_varijabla>
  </DomainObject.Predmet.ProtuStrankaListFormatedWithAdress>
  <DomainObject.Predmet.ProtuStrankaListFormatedWithAdressOIB>
    <izvorni_sadrzaj>
      <item>UDRUGA ZA PROMICANJE KULTURNO-GOSPODARSKE SURADNJE EVROAZIJSKOG KONTINENTA ''EVROAZIJA'', OIB 55428176380, Gajeva 4, 10000 Zagreb</item>
    </izvorni_sadrzaj>
    <derivirana_varijabla naziv="DomainObject.Predmet.ProtuStrankaListFormatedWithAdressOIB_1">
      <item>UDRUGA ZA PROMICANJE KULTURNO-GOSPODARSKE SURADNJE EVROAZIJSKOG KONTINENTA ''EVROAZIJA'', OIB 55428176380, Gajeva 4, 10000 Zagreb</item>
    </derivirana_varijabla>
  </DomainObject.Predmet.ProtuStrankaListFormatedWithAdressOIB>
  <DomainObject.Predmet.ProtuStrankaListNazivFormated>
    <izvorni_sadrzaj>
      <item>UDRUGA ZA PROMICANJE KULTURNO-GOSPODARSKE SURADNJE EVROAZIJSKOG KONTINENTA ''EVROAZIJA''</item>
    </izvorni_sadrzaj>
    <derivirana_varijabla naziv="DomainObject.Predmet.ProtuStrankaListNazivFormated_1">
      <item>UDRUGA ZA PROMICANJE KULTURNO-GOSPODARSKE SURADNJE EVROAZIJSKOG KONTINENTA ''EVROAZIJA''</item>
    </derivirana_varijabla>
  </DomainObject.Predmet.ProtuStrankaListNazivFormated>
  <DomainObject.Predmet.ProtuStrankaListNazivFormatedOIB>
    <izvorni_sadrzaj>
      <item>UDRUGA ZA PROMICANJE KULTURNO-GOSPODARSKE SURADNJE EVROAZIJSKOG KONTINENTA ''EVROAZIJA'', OIB 55428176380</item>
    </izvorni_sadrzaj>
    <derivirana_varijabla naziv="DomainObject.Predmet.ProtuStrankaListNazivFormatedOIB_1">
      <item>UDRUGA ZA PROMICANJE KULTURNO-GOSPODARSKE SURADNJE EVROAZIJSKOG KONTINENTA ''EVROAZIJA'', OIB 55428176380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KULTURNO-GOSPODARSKE SURADNJE EVROAZIJSKOG KONTINENTA ''EVROAZIJA''</izvorni_sadrzaj>
    <derivirana_varijabla naziv="DomainObject.Predmet.ProtustrankaIDrugi_1">UDRUGA ZA PROMICANJE KULTURNO-GOSPODARSKE SURADNJE EVROAZIJSKOG KONTINENTA ''EVROAZIJA''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KULTURNO-GOSPODARSKE SURADNJE EVROAZIJSKOG KONTINENTA ''EVROAZIJA'', OIB 55428176380, Gajeva 4, 10000 Zagreb</izvorni_sadrzaj>
    <derivirana_varijabla naziv="DomainObject.Predmet.ProtustrankaIDrugiAdressOIB_1">UDRUGA ZA PROMICANJE KULTURNO-GOSPODARSKE SURADNJE EVROAZIJSKOG KONTINENTA ''EVROAZIJA'', OIB 55428176380,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KULTURNO-GOSPODARSKE SURADNJE EVROAZIJSKOG KONTINENTA ''EVROAZIJA''</item>
      <item>FINA Regionalni centar Zagreb</item>
    </izvorni_sadrzaj>
    <derivirana_varijabla naziv="DomainObject.Predmet.SudioniciListNaziv_1">
      <item>UDRUGA ZA PROMICANJE KULTURNO-GOSPODARSKE SURADNJE EVROAZIJSKOG KONTINENTA ''EVROAZIJA''</item>
      <item>FINA Regionalni centar Zagreb</item>
    </derivirana_varijabla>
  </DomainObject.Predmet.SudioniciListNaziv>
  <DomainObject.Predmet.SudioniciListAdressOIB>
    <izvorni_sadrzaj>
      <item>UDRUGA ZA PROMICANJE KULTURNO-GOSPODARSKE SURADNJE EVROAZIJSKOG KONTINENTA ''EVROAZIJA'', OIB 55428176380, Gajeva 4,10000 Zagreb</item>
      <item>FINA Regionalni centar Zagreb, OIB 85821130368, Trg svibanjskih žrtava 1995. br. 1,10000 Zagreb</item>
    </izvorni_sadrzaj>
    <derivirana_varijabla naziv="DomainObject.Predmet.SudioniciListAdressOIB_1">
      <item>UDRUGA ZA PROMICANJE KULTURNO-GOSPODARSKE SURADNJE EVROAZIJSKOG KONTINENTA ''EVROAZIJA'', OIB 55428176380, Gajeva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55428176380</item>
      <item>, OIB 85821130368</item>
    </izvorni_sadrzaj>
    <derivirana_varijabla naziv="DomainObject.Predmet.SudioniciListNazivOIB_1">
      <item>, OIB 55428176380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2116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2016-11-25T13:16:00Z</dcterms:created>
  <dc:creator>Snježana Andrijanić</dc:creator>
  <cp:lastModifiedBy>Snježana Andrijanić</cp:lastModifiedBy>
  <cp:lastPrinted>2016-11-25T13:15:00Z</cp:lastPrinted>
  <dcterms:modified xmlns:xsi="http://www.w3.org/2001/XMLSchema-instance" xsi:type="dcterms:W3CDTF">2016-11-28T11:17:00Z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