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204d" w14:paraId="56a204d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1933A7" w:rsidP="00B24A22" w:rsidR="001933A7">
      <w:pPr>
        <w:ind w:left="5040"/>
        <w:jc w:val="right"/>
      </w:pPr>
      <w:r>
        <w:t>DARIJA LJUBOJEVIĆ</w:t>
      </w:r>
    </w:p>
    <w:p w:rsidRDefault="001933A7" w:rsidP="00B24A22" w:rsidR="00C04271">
      <w:pPr>
        <w:ind w:left="5040"/>
        <w:jc w:val="right"/>
      </w:pPr>
      <w:r>
        <w:t>Ulica Ivana Zadranina 1/a</w:t>
      </w:r>
    </w:p>
    <w:p w:rsidRDefault="001933A7" w:rsidP="00B24A22" w:rsidR="001933A7">
      <w:pPr>
        <w:ind w:left="5040"/>
        <w:jc w:val="right"/>
      </w:pPr>
      <w:r>
        <w:t>Zadar</w:t>
      </w:r>
    </w:p>
    <w:p w:rsidRDefault="00B24A22" w:rsidP="00B24A22" w:rsidR="00B24A22">
      <w:pPr>
        <w:ind w:left="5040"/>
        <w:jc w:val="right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B24A22">
        <w:t>7</w:t>
      </w:r>
      <w:r w:rsidR="00EF46AC">
        <w:t>2</w:t>
      </w:r>
      <w:r w:rsidR="001933A7">
        <w:t>4</w:t>
      </w:r>
      <w:r>
        <w:t>/16-</w:t>
      </w:r>
      <w:r w:rsidR="00EF46AC">
        <w:t>4</w:t>
      </w:r>
      <w:r>
        <w:t xml:space="preserve"> od </w:t>
      </w:r>
      <w:r w:rsidR="00852EB8">
        <w:t>0</w:t>
      </w:r>
      <w:r w:rsidR="004113BA">
        <w:t>9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1933A7">
        <w:t>ALFA ZAŠTITA d.o.o, Zadar, Franje Petrića 7, OIB: 10177088465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A71E12">
        <w:t>24</w:t>
      </w:r>
      <w:r w:rsidR="007C0F7F">
        <w:t>. svibnja 2016. u</w:t>
      </w:r>
      <w:r w:rsidR="007C0F7F" w:rsidRPr="00F60CD9">
        <w:t xml:space="preserve"> </w:t>
      </w:r>
      <w:r w:rsidR="006118A3">
        <w:t>10</w:t>
      </w:r>
      <w:r w:rsidR="007C0F7F">
        <w:t>,</w:t>
      </w:r>
      <w:r w:rsidR="001933A7">
        <w:t>55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A71E12">
        <w:t>24</w:t>
      </w:r>
      <w:r w:rsidR="007C0F7F">
        <w:t xml:space="preserve">. svibnja </w:t>
      </w:r>
      <w:r>
        <w:t xml:space="preserve">2016. u </w:t>
      </w:r>
      <w:r w:rsidR="006118A3">
        <w:t>10</w:t>
      </w:r>
      <w:r w:rsidR="007C0F7F">
        <w:t>,</w:t>
      </w:r>
      <w:r w:rsidR="001933A7">
        <w:t>57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52EB8">
        <w:t>0</w:t>
      </w:r>
      <w:r w:rsidR="004113BA">
        <w:t>9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30658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EF46AC">
      <w:rPr>
        <w:b/>
        <w:bCs/>
        <w:sz w:val="28"/>
      </w:rPr>
      <w:t>72</w:t>
    </w:r>
    <w:r w:rsidR="001933A7">
      <w:rPr>
        <w:b/>
        <w:bCs/>
        <w:sz w:val="28"/>
      </w:rPr>
      <w:t>4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52EB8">
      <w:rPr>
        <w:b/>
        <w:bCs/>
        <w:sz w:val="28"/>
      </w:rPr>
      <w:t>-</w:t>
    </w:r>
    <w:r w:rsidR="00EF46AC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2EB8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C04271"/>
    <w:rsid w:val="00C11C35"/>
    <w:rsid w:val="00C11E12"/>
    <w:rsid w:val="00C3783E"/>
    <w:rsid w:val="00C452CC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52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2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2C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2C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2C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52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2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2C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2C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2C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St-724/2016</izvorni_sadrzaj>
    <derivirana_varijabla naziv="DomainObject.Predmet.OznakaBroj_1">St-724/2016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ZAŠTITA d.o.o. za zaštitu osoba i imovine</izvorni_sadrzaj>
    <derivirana_varijabla naziv="DomainObject.Predmet.ProtustrankaFormated_1">  ALFA ZAŠTITA d.o.o. za zaštitu osoba i imovine</derivirana_varijabla>
  </DomainObject.Predmet.ProtustrankaFormated>
  <DomainObject.Predmet.ProtustrankaFormatedOIB>
    <izvorni_sadrzaj>  ALFA ZAŠTITA d.o.o. za zaštitu osoba i imovine, OIB 10177088465</izvorni_sadrzaj>
    <derivirana_varijabla naziv="DomainObject.Predmet.ProtustrankaFormatedOIB_1">  ALFA ZAŠTITA d.o.o. za zaštitu osoba i imovine, OIB 10177088465</derivirana_varijabla>
  </DomainObject.Predmet.ProtustrankaFormatedOIB>
  <DomainObject.Predmet.ProtustrankaFormatedWithAdress>
    <izvorni_sadrzaj> ALFA ZAŠTITA d.o.o. za zaštitu osoba i imovine, Franje Petrića 7, 23000 Zadar</izvorni_sadrzaj>
    <derivirana_varijabla naziv="DomainObject.Predmet.ProtustrankaFormatedWithAdress_1"> ALFA ZAŠTITA d.o.o. za zaštitu osoba i imovine, Franje Petrića 7, 23000 Zadar</derivirana_varijabla>
  </DomainObject.Predmet.ProtustrankaFormatedWithAdress>
  <DomainObject.Predmet.ProtustrankaFormatedWithAdressOIB>
    <izvorni_sadrzaj> ALFA ZAŠTITA d.o.o. za zaštitu osoba i imovine, OIB 10177088465, Franje Petrića 7, 23000 Zadar</izvorni_sadrzaj>
    <derivirana_varijabla naziv="DomainObject.Predmet.ProtustrankaFormatedWithAdressOIB_1"> ALFA ZAŠTITA d.o.o. za zaštitu osoba i imovine, OIB 10177088465, Franje Petrića 7, 23000 Zadar</derivirana_varijabla>
  </DomainObject.Predmet.ProtustrankaFormatedWithAdressOIB>
  <DomainObject.Predmet.ProtustrankaWithAdress>
    <izvorni_sadrzaj>ALFA ZAŠTITA d.o.o. za zaštitu osoba i imovine Franje Petrića 7, 23000 Zadar</izvorni_sadrzaj>
    <derivirana_varijabla naziv="DomainObject.Predmet.ProtustrankaWithAdress_1">ALFA ZAŠTITA d.o.o. za zaštitu osoba i imovine Franje Petrića 7, 23000 Zadar</derivirana_varijabla>
  </DomainObject.Predmet.ProtustrankaWithAdress>
  <DomainObject.Predmet.ProtustrankaWithAdressOIB>
    <izvorni_sadrzaj>ALFA ZAŠTITA d.o.o. za zaštitu osoba i imovine, OIB 10177088465, Franje Petrića 7, 23000 Zadar</izvorni_sadrzaj>
    <derivirana_varijabla naziv="DomainObject.Predmet.ProtustrankaWithAdressOIB_1">ALFA ZAŠTITA d.o.o. za zaštitu osoba i imovine, OIB 10177088465, Franje Petrića 7, 23000 Zadar</derivirana_varijabla>
  </DomainObject.Predmet.ProtustrankaWithAdressOIB>
  <DomainObject.Predmet.ProtustrankaNazivFormated>
    <izvorni_sadrzaj>ALFA ZAŠTITA d.o.o. za zaštitu osoba i imovine</izvorni_sadrzaj>
    <derivirana_varijabla naziv="DomainObject.Predmet.ProtustrankaNazivFormated_1">ALFA ZAŠTITA d.o.o. za zaštitu osoba i imovine</derivirana_varijabla>
  </DomainObject.Predmet.ProtustrankaNazivFormated>
  <DomainObject.Predmet.ProtustrankaNazivFormatedOIB>
    <izvorni_sadrzaj>ALFA ZAŠTITA d.o.o. za zaštitu osoba i imovine, OIB 10177088465</izvorni_sadrzaj>
    <derivirana_varijabla naziv="DomainObject.Predmet.ProtustrankaNazivFormatedOIB_1">ALFA ZAŠTITA d.o.o. za zaštitu osoba i imovine, OIB 10177088465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745058.17</izvorni_sadrzaj>
    <derivirana_varijabla naziv="DomainObject.Predmet.TrenutnaVrijednost_1">745058.17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ALFA ZAŠTITA d.o.o. za zaštitu osoba i imovine</item>
    </izvorni_sadrzaj>
    <derivirana_varijabla naziv="DomainObject.Predmet.ProtuStrankaListFormated_1">
      <item>ALFA ZAŠTITA d.o.o. za zaštitu osoba i imovine</item>
    </derivirana_varijabla>
  </DomainObject.Predmet.ProtuStrankaListFormated>
  <DomainObject.Predmet.ProtuStrankaListFormatedOIB>
    <izvorni_sadrzaj>
      <item>ALFA ZAŠTITA d.o.o. za zaštitu osoba i imovine, OIB 10177088465</item>
    </izvorni_sadrzaj>
    <derivirana_varijabla naziv="DomainObject.Predmet.ProtuStrankaListFormatedOIB_1">
      <item>ALFA ZAŠTITA d.o.o. za zaštitu osoba i imovine, OIB 10177088465</item>
    </derivirana_varijabla>
  </DomainObject.Predmet.ProtuStrankaListFormatedOIB>
  <DomainObject.Predmet.ProtuStrankaListFormatedWithAdress>
    <izvorni_sadrzaj>
      <item>ALFA ZAŠTITA d.o.o. za zaštitu osoba i imovine, Franje Petrića 7, 23000 Zadar</item>
    </izvorni_sadrzaj>
    <derivirana_varijabla naziv="DomainObject.Predmet.ProtuStrankaListFormatedWithAdress_1">
      <item>ALFA ZAŠTITA d.o.o. za zaštitu osoba i imovine, Franje Petrića 7, 23000 Zadar</item>
    </derivirana_varijabla>
  </DomainObject.Predmet.ProtuStrankaListFormatedWithAdress>
  <DomainObject.Predmet.ProtuStrankaListFormatedWithAdressOIB>
    <izvorni_sadrzaj>
      <item>ALFA ZAŠTITA d.o.o. za zaštitu osoba i imovine, OIB 10177088465, Franje Petrića 7, 23000 Zadar</item>
    </izvorni_sadrzaj>
    <derivirana_varijabla naziv="DomainObject.Predmet.ProtuStrankaListFormatedWithAdressOIB_1">
      <item>ALFA ZAŠTITA d.o.o. za zaštitu osoba i imovine, OIB 10177088465, Franje Petrića 7, 23000 Zadar</item>
    </derivirana_varijabla>
  </DomainObject.Predmet.ProtuStrankaListFormatedWithAdressOIB>
  <DomainObject.Predmet.ProtuStrankaListNazivFormated>
    <izvorni_sadrzaj>
      <item>ALFA ZAŠTITA d.o.o. za zaštitu osoba i imovine</item>
    </izvorni_sadrzaj>
    <derivirana_varijabla naziv="DomainObject.Predmet.ProtuStrankaListNazivFormated_1">
      <item>ALFA ZAŠTITA d.o.o. za zaštitu osoba i imovine</item>
    </derivirana_varijabla>
  </DomainObject.Predmet.ProtuStrankaListNazivFormated>
  <DomainObject.Predmet.ProtuStrankaListNazivFormatedOIB>
    <izvorni_sadrzaj>
      <item>ALFA ZAŠTITA d.o.o. za zaštitu osoba i imovine, OIB 10177088465</item>
    </izvorni_sadrzaj>
    <derivirana_varijabla naziv="DomainObject.Predmet.ProtuStrankaListNazivFormatedOIB_1">
      <item>ALFA ZAŠTITA d.o.o. za zaštitu osoba i imovine, OIB 10177088465</item>
    </derivirana_varijabla>
  </DomainObject.Predmet.ProtuStrankaListNazivFormatedOIB>
  <DomainObject.Predmet.OstaliListFormated>
    <izvorni_sadrzaj>
      <item>Darija Ljubojević</item>
      <item>Josipa Škalabrin</item>
      <item>Jere Perić</item>
    </izvorni_sadrzaj>
    <derivirana_varijabla naziv="DomainObject.Predmet.OstaliListFormated_1">
      <item>Darija Ljubojević</item>
      <item>Josipa Škalabrin</item>
      <item>Jere Perić</item>
    </derivirana_varijabla>
  </DomainObject.Predmet.OstaliListFormated>
  <DomainObject.Predmet.OstaliListFormatedOIB>
    <izvorni_sadrzaj>
      <item>Darija Ljubojević, OIB 20255306048</item>
      <item>Josipa Škalabrin, OIB 18132983744</item>
      <item>Jere Perić, OIB 88311043399</item>
    </izvorni_sadrzaj>
    <derivirana_varijabla naziv="DomainObject.Predmet.OstaliListFormatedOIB_1">
      <item>Darija Ljubojević, OIB 20255306048</item>
      <item>Josipa Škalabrin, OIB 18132983744</item>
      <item>Jere Perić, OIB 88311043399</item>
    </derivirana_varijabla>
  </DomainObject.Predmet.OstaliListFormatedOIB>
  <DomainObject.Predmet.OstaliListFormatedWithAdress>
    <izvorni_sadrzaj>
      <item>Darija Ljubojević, Fra Ivana Zadranina 1a, 23000 Zadar</item>
      <item>Josipa Škalabrin, Obala Kneza Branimira 12, 23000 Zadar</item>
      <item>Jere Perić, Ivana Zadranina 1 A, 23000 Zadar</item>
    </izvorni_sadrzaj>
    <derivirana_varijabla naziv="DomainObject.Predmet.OstaliListFormatedWithAdress_1">
      <item>Darija Ljubojević, Fra Ivana Zadranina 1a, 23000 Zadar</item>
      <item>Josipa Škalabrin, Obala Kneza Branimira 12, 23000 Zadar</item>
      <item>Jere Perić, Ivana Zadranina 1 A, 23000 Zadar</item>
    </derivirana_varijabla>
  </DomainObject.Predmet.OstaliListFormatedWithAdress>
  <DomainObject.Predmet.OstaliListFormatedWithAdressOIB>
    <izvorni_sadrzaj>
      <item>Darija Ljubojević, OIB 20255306048, Fra Ivana Zadranina 1a, 23000 Zadar</item>
      <item>Josipa Škalabrin, OIB 18132983744, Obala Kneza Branimira 12, 23000 Zadar</item>
      <item>Jere Perić, OIB 88311043399, Ivana Zadranina 1 A, 23000 Zadar</item>
    </izvorni_sadrzaj>
    <derivirana_varijabla naziv="DomainObject.Predmet.OstaliListFormatedWithAdressOIB_1">
      <item>Darija Ljubojević, OIB 20255306048, Fra Ivana Zadranina 1a, 23000 Zadar</item>
      <item>Josipa Škalabrin, OIB 18132983744, Obala Kneza Branimira 12, 23000 Zadar</item>
      <item>Jere Perić, OIB 88311043399, Ivana Zadranina 1 A, 23000 Zadar</item>
    </derivirana_varijabla>
  </DomainObject.Predmet.OstaliListFormatedWithAdressOIB>
  <DomainObject.Predmet.OstaliListNazivFormated>
    <izvorni_sadrzaj>
      <item>Darija Ljubojević</item>
      <item>Josipa Škalabrin</item>
      <item>Jere Perić</item>
    </izvorni_sadrzaj>
    <derivirana_varijabla naziv="DomainObject.Predmet.OstaliListNazivFormated_1">
      <item>Darija Ljubojević</item>
      <item>Josipa Škalabrin</item>
      <item>Jere Perić</item>
    </derivirana_varijabla>
  </DomainObject.Predmet.OstaliListNazivFormated>
  <DomainObject.Predmet.OstaliListNazivFormatedOIB>
    <izvorni_sadrzaj>
      <item>Darija Ljubojević, OIB 20255306048</item>
      <item>Josipa Škalabrin, OIB 18132983744</item>
      <item>Jere Perić, OIB 88311043399</item>
    </izvorni_sadrzaj>
    <derivirana_varijabla naziv="DomainObject.Predmet.OstaliListNazivFormatedOIB_1">
      <item>Darija Ljubojević, OIB 20255306048</item>
      <item>Josipa Škalabrin, OIB 18132983744</item>
      <item>Jere Perić, OIB 88311043399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ALFA ZAŠTITA d.o.o. za zaštitu osoba i imovine</izvorni_sadrzaj>
    <derivirana_varijabla naziv="DomainObject.Predmet.ProtustrankaIDrugi_1">ALFA ZAŠTITA d.o.o. za zaštitu osoba i imovine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ALFA ZAŠTITA d.o.o. za zaštitu osoba i imovine, OIB 10177088465, Franje Petrića 7, 23000 Zadar</izvorni_sadrzaj>
    <derivirana_varijabla naziv="DomainObject.Predmet.ProtustrankaIDrugiAdressOIB_1">ALFA ZAŠTITA d.o.o. za zaštitu osoba i imovine, OIB 10177088465, Franje Petrića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ALFA ZAŠTITA d.o.o. za zaštitu osoba i imovine</item>
      <item>Darija Ljubojević</item>
      <item>Josipa Škalabrin</item>
      <item>Jere Perić</item>
    </izvorni_sadrzaj>
    <derivirana_varijabla naziv="DomainObject.Predmet.SudioniciListNaziv_1">
      <item>Financijska agencija</item>
      <item>ALFA ZAŠTITA d.o.o. za zaštitu osoba i imovine</item>
      <item>Darija Ljubojević</item>
      <item>Josipa Škalabrin</item>
      <item>Jere Perić</item>
    </derivirana_varijabla>
  </DomainObject.Predmet.SudioniciListNaziv>
  <DomainObject.Predmet.SudioniciListAdressOIB>
    <izvorni_sadrzaj>
      <item>Financijska agencija, OIB 85821130368, Ivana Danila 4,23000 Zadar</item>
      <item>ALFA ZAŠTITA d.o.o. za zaštitu osoba i imovine, OIB 10177088465, Franje Petrića 7,23000 Zadar</item>
      <item>Darija Ljubojević, OIB 20255306048, Fra Ivana Zadranina 1a,23000 Zadar</item>
      <item>Josipa Škalabrin, OIB 18132983744, Obala Kneza Branimira 12,23000 Zadar</item>
      <item>Jere Perić, OIB 88311043399, Ivana Zadranina 1 A,23000 Zadar</item>
    </izvorni_sadrzaj>
    <derivirana_varijabla naziv="DomainObject.Predmet.SudioniciListAdressOIB_1">
      <item>Financijska agencija, OIB 85821130368, Ivana Danila 4,23000 Zadar</item>
      <item>ALFA ZAŠTITA d.o.o. za zaštitu osoba i imovine, OIB 10177088465, Franje Petrića 7,23000 Zadar</item>
      <item>Darija Ljubojević, OIB 20255306048, Fra Ivana Zadranina 1a,23000 Zadar</item>
      <item>Josipa Škalabrin, OIB 18132983744, Obala Kneza Branimira 12,23000 Zadar</item>
      <item>Jere Perić, OIB 88311043399, Ivana Zadranina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10177088465</item>
      <item>, OIB 20255306048</item>
      <item>, OIB 18132983744</item>
      <item>, OIB 88311043399</item>
    </izvorni_sadrzaj>
    <derivirana_varijabla naziv="DomainObject.Predmet.SudioniciListNazivOIB_1">
      <item>, OIB 85821130368</item>
      <item>, OIB 10177088465</item>
      <item>, OIB 20255306048</item>
      <item>, OIB 18132983744</item>
      <item>, OIB 88311043399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3145E8-57AE-4B37-BAE3-5186B11794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872</properties:Characters>
  <properties:Lines>33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2016-05-09T09:20:00Z</dcterms:created>
  <dc:creator>Ardena Bajlo</dc:creator>
  <cp:lastModifiedBy>wsadmin</cp:lastModifiedBy>
  <cp:lastPrinted>2016-05-09T09:06:00Z</cp:lastPrinted>
  <dcterms:modified xmlns:xsi="http://www.w3.org/2001/XMLSchema-instance" xsi:type="dcterms:W3CDTF">2016-05-09T11:43:00Z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