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9c3d" w14:paraId="39a9c3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A3FB2">
        <w:t>1740/2017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661B27">
        <w:t>, 104/2017</w:t>
      </w:r>
      <w:r>
        <w:t>)</w:t>
      </w:r>
      <w:r w:rsidR="008155EE">
        <w:t>,</w:t>
      </w:r>
      <w:r>
        <w:t xml:space="preserve"> dana </w:t>
      </w:r>
      <w:r w:rsidR="009712C1">
        <w:t>5. prosinca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2457E9" w:rsidRPr="002457E9">
        <w:t xml:space="preserve"> </w:t>
      </w:r>
      <w:r w:rsidR="00DA3FB2">
        <w:t>G-5 KONCEPT d.o.o., OIB: 38522394390, MBS: 130033707, Zagreb, Antuna Bauera 9.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DA3FB2">
        <w:t>39.354,80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9712C1">
        <w:t>5. prosinca 2017.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  <w:r w:rsidR="00195B1E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DA3FB2">
      <w:t>1740/2017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86492"/>
    <w:rsid w:val="00195B1E"/>
    <w:rsid w:val="001D0C53"/>
    <w:rsid w:val="001D3860"/>
    <w:rsid w:val="001E50FB"/>
    <w:rsid w:val="001F6933"/>
    <w:rsid w:val="00200BC5"/>
    <w:rsid w:val="00230A63"/>
    <w:rsid w:val="0024170D"/>
    <w:rsid w:val="002457E9"/>
    <w:rsid w:val="00263D6D"/>
    <w:rsid w:val="00264D19"/>
    <w:rsid w:val="00272846"/>
    <w:rsid w:val="00297E94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61B27"/>
    <w:rsid w:val="006C120B"/>
    <w:rsid w:val="00786AE3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712C1"/>
    <w:rsid w:val="009F3FBC"/>
    <w:rsid w:val="00A71431"/>
    <w:rsid w:val="00AC4528"/>
    <w:rsid w:val="00AD027A"/>
    <w:rsid w:val="00B27A01"/>
    <w:rsid w:val="00B53A01"/>
    <w:rsid w:val="00B77D67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A3FB2"/>
    <w:rsid w:val="00EC3302"/>
    <w:rsid w:val="00ED2B04"/>
    <w:rsid w:val="00ED6AA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5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5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1740</izvorni_sadrzaj>
    <derivirana_varijabla naziv="DomainObject.Predmet.Broj_1">1740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St-1740/2017</izvorni_sadrzaj>
    <derivirana_varijabla naziv="DomainObject.Predmet.OznakaBroj_1">St-1740/2017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G-5 KONCEPT d.o.o. zastupanog po punomoćniku Dragan Mikulić</izvorni_sadrzaj>
    <derivirana_varijabla naziv="DomainObject.Predmet.ProtustrankaFormated_1">  G-5 KONCEPT d.o.o. zastupanog po punomoćniku Dragan Mikulić</derivirana_varijabla>
  </DomainObject.Predmet.ProtustrankaFormated>
  <DomainObject.Predmet.ProtustrankaFormatedOIB>
    <izvorni_sadrzaj>  G-5 KONCEPT d.o.o., OIB 38522394390 zastupanog po punomoćniku Dragan Mikulić</izvorni_sadrzaj>
    <derivirana_varijabla naziv="DomainObject.Predmet.ProtustrankaFormatedOIB_1">  G-5 KONCEPT d.o.o., OIB 38522394390 zastupanog po punomoćniku Dragan Mikulić</derivirana_varijabla>
  </DomainObject.Predmet.ProtustrankaFormatedOIB>
  <DomainObject.Predmet.ProtustrankaFormatedWithAdress>
    <izvorni_sadrzaj> G-5 KONCEPT d.o.o., Antuna Bauera 9, 10000 Zagreb zastupanog po punomoćniku Dragan Mikulić</izvorni_sadrzaj>
    <derivirana_varijabla naziv="DomainObject.Predmet.ProtustrankaFormatedWithAdress_1"> G-5 KONCEPT d.o.o., Antuna Bauera 9, 10000 Zagreb zastupanog po punomoćniku Dragan Mikulić</derivirana_varijabla>
  </DomainObject.Predmet.ProtustrankaFormatedWithAdress>
  <DomainObject.Predmet.ProtustrankaFormatedWithAdressOIB>
    <izvorni_sadrzaj> G-5 KONCEPT d.o.o., OIB 38522394390, Antuna Bauera 9, 10000 Zagreb zastupanog po punomoćniku Dragan Mikulić</izvorni_sadrzaj>
    <derivirana_varijabla naziv="DomainObject.Predmet.ProtustrankaFormatedWithAdressOIB_1"> G-5 KONCEPT d.o.o., OIB 38522394390, Antuna Bauera 9, 10000 Zagreb zastupanog po punomoćniku Dragan Mikulić</derivirana_varijabla>
  </DomainObject.Predmet.ProtustrankaFormatedWithAdressOIB>
  <DomainObject.Predmet.ProtustrankaWithAdress>
    <izvorni_sadrzaj>G-5 KONCEPT d.o.o. Antuna Bauera 9, 10000 Zagreb</izvorni_sadrzaj>
    <derivirana_varijabla naziv="DomainObject.Predmet.ProtustrankaWithAdress_1">G-5 KONCEPT d.o.o. Antuna Bauera 9, 10000 Zagreb</derivirana_varijabla>
  </DomainObject.Predmet.ProtustrankaWithAdress>
  <DomainObject.Predmet.ProtustrankaWithAdressOIB>
    <izvorni_sadrzaj>G-5 KONCEPT d.o.o., OIB 38522394390, Antuna Bauera 9, 10000 Zagreb</izvorni_sadrzaj>
    <derivirana_varijabla naziv="DomainObject.Predmet.ProtustrankaWithAdressOIB_1">G-5 KONCEPT d.o.o., OIB 38522394390, Antuna Bauera 9, 10000 Zagreb</derivirana_varijabla>
  </DomainObject.Predmet.ProtustrankaWithAdressOIB>
  <DomainObject.Predmet.ProtustrankaNazivFormated>
    <izvorni_sadrzaj>G-5 KONCEPT d.o.o.</izvorni_sadrzaj>
    <derivirana_varijabla naziv="DomainObject.Predmet.ProtustrankaNazivFormated_1">G-5 KONCEPT d.o.o.</derivirana_varijabla>
  </DomainObject.Predmet.ProtustrankaNazivFormated>
  <DomainObject.Predmet.ProtustrankaNazivFormatedOIB>
    <izvorni_sadrzaj>G-5 KONCEPT d.o.o., OIB 38522394390</izvorni_sadrzaj>
    <derivirana_varijabla naziv="DomainObject.Predmet.ProtustrankaNazivFormatedOIB_1">G-5 KONCEPT d.o.o., OIB 38522394390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G-5 KONCEPT d.o.o. zastupanog po punomoćniku Dragan Mikulić</item>
    </izvorni_sadrzaj>
    <derivirana_varijabla naziv="DomainObject.Predmet.ProtuStrankaListFormated_1">
      <item>G-5 KONCEPT d.o.o. zastupanog po punomoćniku Dragan Mikulić</item>
    </derivirana_varijabla>
  </DomainObject.Predmet.ProtuStrankaListFormated>
  <DomainObject.Predmet.ProtuStrankaListFormatedOIB>
    <izvorni_sadrzaj>
      <item>G-5 KONCEPT d.o.o., OIB 38522394390 zastupanog po punomoćniku Dragan Mikulić</item>
    </izvorni_sadrzaj>
    <derivirana_varijabla naziv="DomainObject.Predmet.ProtuStrankaListFormatedOIB_1">
      <item>G-5 KONCEPT d.o.o., OIB 38522394390 zastupanog po punomoćniku Dragan Mikulić</item>
    </derivirana_varijabla>
  </DomainObject.Predmet.ProtuStrankaListFormatedOIB>
  <DomainObject.Predmet.ProtuStrankaListFormatedWithAdress>
    <izvorni_sadrzaj>
      <item>G-5 KONCEPT d.o.o., Antuna Bauera 9, 10000 Zagreb zastupanog po punomoćniku Dragan Mikulić</item>
    </izvorni_sadrzaj>
    <derivirana_varijabla naziv="DomainObject.Predmet.ProtuStrankaListFormatedWithAdress_1">
      <item>G-5 KONCEPT d.o.o., Antuna Bauera 9, 10000 Zagreb zastupanog po punomoćniku Dragan Mikulić</item>
    </derivirana_varijabla>
  </DomainObject.Predmet.ProtuStrankaListFormatedWithAdress>
  <DomainObject.Predmet.ProtuStrankaListFormatedWithAdressOIB>
    <izvorni_sadrzaj>
      <item>G-5 KONCEPT d.o.o., OIB 38522394390, Antuna Bauera 9, 10000 Zagreb zastupanog po punomoćniku Dragan Mikulić</item>
    </izvorni_sadrzaj>
    <derivirana_varijabla naziv="DomainObject.Predmet.ProtuStrankaListFormatedWithAdressOIB_1">
      <item>G-5 KONCEPT d.o.o., OIB 38522394390, Antuna Bauera 9, 10000 Zagreb zastupanog po punomoćniku Dragan Mikulić</item>
    </derivirana_varijabla>
  </DomainObject.Predmet.ProtuStrankaListFormatedWithAdressOIB>
  <DomainObject.Predmet.ProtuStrankaListNazivFormated>
    <izvorni_sadrzaj>
      <item>G-5 KONCEPT d.o.o.</item>
    </izvorni_sadrzaj>
    <derivirana_varijabla naziv="DomainObject.Predmet.ProtuStrankaListNazivFormated_1">
      <item>G-5 KONCEPT d.o.o.</item>
    </derivirana_varijabla>
  </DomainObject.Predmet.ProtuStrankaListNazivFormated>
  <DomainObject.Predmet.ProtuStrankaListNazivFormatedOIB>
    <izvorni_sadrzaj>
      <item>G-5 KONCEPT d.o.o., OIB 38522394390</item>
    </izvorni_sadrzaj>
    <derivirana_varijabla naziv="DomainObject.Predmet.ProtuStrankaListNazivFormatedOIB_1">
      <item>G-5 KONCEPT d.o.o., OIB 38522394390</item>
    </derivirana_varijabla>
  </DomainObject.Predmet.ProtuStrankaListNazivFormatedOIB>
  <DomainObject.Predmet.OstaliListFormated>
    <izvorni_sadrzaj>
      <item>Dragan Mikulić punomoćnik sudionika u postupku G-5 KONCEPT d.o.o.</item>
    </izvorni_sadrzaj>
    <derivirana_varijabla naziv="DomainObject.Predmet.OstaliListFormated_1">
      <item>Dragan Mikulić punomoćnik sudionika u postupku G-5 KONCEPT d.o.o.</item>
    </derivirana_varijabla>
  </DomainObject.Predmet.OstaliListFormated>
  <DomainObject.Predmet.OstaliListFormatedOIB>
    <izvorni_sadrzaj>
      <item>Dragan Mikulić, OIB 32668394965 punomoćnik sudionika u postupku G-5 KONCEPT d.o.o.</item>
    </izvorni_sadrzaj>
    <derivirana_varijabla naziv="DomainObject.Predmet.OstaliListFormatedOIB_1">
      <item>Dragan Mikulić, OIB 32668394965 punomoćnik sudionika u postupku G-5 KONCEPT d.o.o.</item>
    </derivirana_varijabla>
  </DomainObject.Predmet.OstaliListFormatedOIB>
  <DomainObject.Predmet.OstaliListFormatedWithAdress>
    <izvorni_sadrzaj>
      <item>Dragan Mikulić, Kumborski Put 7, 10000 Zagreb punomoćnik sudionika u postupku G-5 KONCEPT d.o.o.</item>
    </izvorni_sadrzaj>
    <derivirana_varijabla naziv="DomainObject.Predmet.OstaliListFormatedWithAdress_1">
      <item>Dragan Mikulić, Kumborski Put 7, 10000 Zagreb punomoćnik sudionika u postupku G-5 KONCEPT d.o.o.</item>
    </derivirana_varijabla>
  </DomainObject.Predmet.OstaliListFormatedWithAdress>
  <DomainObject.Predmet.OstaliListFormatedWithAdressOIB>
    <izvorni_sadrzaj>
      <item>Dragan Mikulić, OIB 32668394965, Kumborski Put 7, 10000 Zagreb punomoćnik sudionika u postupku G-5 KONCEPT d.o.o.</item>
    </izvorni_sadrzaj>
    <derivirana_varijabla naziv="DomainObject.Predmet.OstaliListFormatedWithAdressOIB_1">
      <item>Dragan Mikulić, OIB 32668394965, Kumborski Put 7, 10000 Zagreb punomoćnik sudionika u postupku G-5 KONCEPT d.o.o.</item>
    </derivirana_varijabla>
  </DomainObject.Predmet.OstaliListFormatedWithAdressOIB>
  <DomainObject.Predmet.OstaliListNazivFormated>
    <izvorni_sadrzaj>
      <item>Dragan Mikulić</item>
    </izvorni_sadrzaj>
    <derivirana_varijabla naziv="DomainObject.Predmet.OstaliListNazivFormated_1">
      <item>Dragan Mikulić</item>
    </derivirana_varijabla>
  </DomainObject.Predmet.OstaliListNazivFormated>
  <DomainObject.Predmet.OstaliListNazivFormatedOIB>
    <izvorni_sadrzaj>
      <item>Dragan Mikulić, OIB 32668394965</item>
    </izvorni_sadrzaj>
    <derivirana_varijabla naziv="DomainObject.Predmet.OstaliListNazivFormatedOIB_1">
      <item>Dragan Mikulić, OIB 32668394965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G-5 KONCEPT d.o.o.</izvorni_sadrzaj>
    <derivirana_varijabla naziv="DomainObject.Predmet.ProtustrankaIDrugi_1">G-5 KONCEPT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G-5 KONCEPT d.o.o., OIB 38522394390, Antuna Bauera 9, 10000 Zagreb</izvorni_sadrzaj>
    <derivirana_varijabla naziv="DomainObject.Predmet.ProtustrankaIDrugiAdressOIB_1">G-5 KONCEPT d.o.o., OIB 38522394390, Antuna Bauera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G-5 KONCEPT d.o.o.</item>
      <item>FINA Regionalni centar Zagreb</item>
      <item>Dragan Mikulić</item>
    </izvorni_sadrzaj>
    <derivirana_varijabla naziv="DomainObject.Predmet.SudioniciListNaziv_1">
      <item>G-5 KONCEPT d.o.o.</item>
      <item>FINA Regionalni centar Zagreb</item>
      <item>Dragan Mikulić</item>
    </derivirana_varijabla>
  </DomainObject.Predmet.SudioniciListNaziv>
  <DomainObject.Predmet.SudioniciListAdressOIB>
    <izvorni_sadrzaj>
      <item>G-5 KONCEPT d.o.o., OIB 38522394390, Antuna Bauera 9,10000 Zagreb</item>
      <item>FINA Regionalni centar Zagreb, OIB 85821130368, Trg svibanjskih žrtava 1995. 1,10000 Zagreb</item>
      <item>Dragan Mikulić, OIB 32668394965, Kumborski Put 7,10000 Zagreb</item>
    </izvorni_sadrzaj>
    <derivirana_varijabla naziv="DomainObject.Predmet.SudioniciListAdressOIB_1">
      <item>G-5 KONCEPT d.o.o., OIB 38522394390, Antuna Bauera 9,10000 Zagreb</item>
      <item>FINA Regionalni centar Zagreb, OIB 85821130368, Trg svibanjskih žrtava 1995. 1,10000 Zagreb</item>
      <item>Dragan Mikulić, OIB 32668394965, Kumborski Put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38522394390</item>
      <item>, OIB 85821130368</item>
      <item>, OIB 32668394965</item>
    </izvorni_sadrzaj>
    <derivirana_varijabla naziv="DomainObject.Predmet.SudioniciListNazivOIB_1">
      <item>, OIB 38522394390</item>
      <item>, OIB 85821130368</item>
      <item>, OIB 32668394965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1356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2017-11-07T06:50:00Z</dcterms:created>
  <dc:creator>ilukac</dc:creator>
  <cp:lastModifiedBy>Mirela Šantek</cp:lastModifiedBy>
  <cp:lastPrinted>2017-12-05T08:36:00Z</cp:lastPrinted>
  <dcterms:modified xmlns:xsi="http://www.w3.org/2001/XMLSchema-instance" xsi:type="dcterms:W3CDTF">2017-12-05T14:33:00Z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