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6d60" w14:paraId="8496d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178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617893" w:rsidP="00617893" w:rsidR="00617893">
      <w:pPr>
        <w:jc w:val="right"/>
        <w:outlineLvl w:val="0"/>
      </w:pPr>
      <w:r>
        <w:t>Poslovni broj: 1 St-949/16-3</w:t>
      </w:r>
    </w:p>
    <w:p w:rsidRDefault="00617893" w:rsidP="00617893" w:rsidR="00617893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893" w:rsidP="00617893" w:rsidR="00617893">
      <w:pPr>
        <w:pStyle w:val="Bezproreda"/>
      </w:pPr>
      <w:r>
        <w:t xml:space="preserve">         REPUBLIKA HRVATSKA</w:t>
      </w:r>
    </w:p>
    <w:p w:rsidRDefault="00617893" w:rsidP="00617893" w:rsidR="00617893">
      <w:pPr>
        <w:pStyle w:val="Bezproreda"/>
      </w:pPr>
      <w:r>
        <w:t xml:space="preserve"> TRGOVAČKI SUD U VARAŽDINU</w:t>
      </w:r>
    </w:p>
    <w:p w:rsidRDefault="00617893" w:rsidP="00617893" w:rsidR="00617893">
      <w:pPr>
        <w:pStyle w:val="Bezproreda"/>
      </w:pPr>
      <w:r>
        <w:t xml:space="preserve">         </w:t>
      </w:r>
      <w:r>
        <w:t xml:space="preserve">           </w:t>
      </w:r>
      <w:r>
        <w:t>B. Radić 2</w:t>
      </w:r>
    </w:p>
    <w:p w:rsidRDefault="00617893" w:rsidP="00617893" w:rsidR="00617893">
      <w:pPr>
        <w:jc w:val="center"/>
      </w:pPr>
    </w:p>
    <w:p w:rsidRDefault="00617893" w:rsidP="00617893" w:rsidR="00617893" w:rsidRPr="00617893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PNM PRIJEVOZ j.d.o.o., OIB: 51339120230 sa sjedištem u Donja Voća 209/B, 42245 Donja Voća, dana 11. kolovoza 2016. godine, temeljem čl. 430. Stečajnog zakona ("Narodne novine" 71/15, u daljnjem tekstu SZ) objavljuje slijedeći</w:t>
      </w:r>
    </w:p>
    <w:p w:rsidRDefault="00617893" w:rsidP="00617893" w:rsidR="00617893" w:rsidRPr="006178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17893" w:rsidP="00617893" w:rsidR="00617893" w:rsidRPr="00617893">
      <w:pPr>
        <w:jc w:val="both"/>
        <w:rPr>
          <w:lang w:val="en-US"/>
        </w:rPr>
      </w:pPr>
      <w:r>
        <w:tab/>
        <w:t>I/ Utvrđuje se da ukupni iznos evidentiranog duga dužnika PNM PRIJEVOZ j.d.o.o., OIB: 51339120230 sa sjedištem u Donja Voća 209/B, 42245 Donja Voća, iznosi 95.665,03 kn.</w:t>
      </w:r>
    </w:p>
    <w:p w:rsidRDefault="00617893" w:rsidP="00617893" w:rsidR="00617893">
      <w:pPr>
        <w:jc w:val="both"/>
      </w:pPr>
      <w:r>
        <w:tab/>
        <w:t>II/ Poziva se osoba ovlaštena za zastupanje dužnika Marijan Putar Novoselec, OIB: 87926236971, Kaniža, Kaniža 41,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17893" w:rsidP="00617893" w:rsidR="00617893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17893" w:rsidP="00617893" w:rsidR="0061789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17893" w:rsidP="00617893" w:rsidR="00617893">
      <w:pPr>
        <w:ind w:firstLine="720"/>
        <w:jc w:val="both"/>
      </w:pPr>
    </w:p>
    <w:p w:rsidRDefault="00617893" w:rsidP="00617893" w:rsidR="0061789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17893" w:rsidP="00617893" w:rsidR="00617893">
      <w:pPr>
        <w:jc w:val="center"/>
        <w:outlineLvl w:val="0"/>
      </w:pPr>
      <w:r>
        <w:t>Obrazloženje</w:t>
      </w:r>
    </w:p>
    <w:p w:rsidRDefault="00617893" w:rsidP="00617893" w:rsidR="00617893">
      <w:pPr>
        <w:outlineLvl w:val="0"/>
      </w:pPr>
    </w:p>
    <w:p w:rsidRDefault="00617893" w:rsidP="00617893" w:rsidR="00617893">
      <w:pPr>
        <w:jc w:val="both"/>
        <w:outlineLvl w:val="0"/>
      </w:pPr>
      <w:r>
        <w:tab/>
        <w:t>Dana 10. kolovoza 2016. godine, predlagatelj Financijska agencija, Regionalni centar Zagreb Podružnica Varaždin, podnio je prijedlog  za otvaranje stečajnog postupka nad dužnikom PNM PRIJEVOZ j.d.o.o., OIB: 51339120230 sa sjedištem u Donja Voća 209/B, 42245 Donja Voća, navodeći da dužnik na dan 14. srpnja 2016. u Očevidniku redoslijeda osnova za plaćanje ima evidentirane neizvršene osnove za plaćanje u ukupnom iznosu od 95.665,03 kn te da dužnik nema zaposlenih.</w:t>
      </w:r>
    </w:p>
    <w:p w:rsidRDefault="00617893" w:rsidP="00617893" w:rsidR="00617893">
      <w:pPr>
        <w:jc w:val="both"/>
        <w:outlineLvl w:val="0"/>
      </w:pPr>
      <w:r>
        <w:tab/>
        <w:t>Stoga je sud sukladno čl. 430. i 431. SZ-a, odlučio kao u izreci.</w:t>
      </w:r>
    </w:p>
    <w:p w:rsidRDefault="00617893" w:rsidP="00617893" w:rsidR="00617893">
      <w:pPr>
        <w:jc w:val="both"/>
        <w:outlineLvl w:val="0"/>
      </w:pPr>
    </w:p>
    <w:p w:rsidRDefault="00617893" w:rsidP="00617893" w:rsidR="00617893">
      <w:pPr>
        <w:jc w:val="center"/>
        <w:outlineLvl w:val="0"/>
      </w:pPr>
      <w:r>
        <w:t>U Varaždinu, 11. kolovoza 2016. godine.</w:t>
      </w:r>
    </w:p>
    <w:p w:rsidRDefault="00617893" w:rsidP="00617893" w:rsidR="00617893">
      <w:pPr>
        <w:jc w:val="center"/>
        <w:outlineLvl w:val="0"/>
      </w:pPr>
    </w:p>
    <w:p w:rsidRDefault="00617893" w:rsidP="00617893" w:rsidR="00617893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Default="00617893" w:rsidP="00617893" w:rsidR="00617893">
      <w:pPr>
        <w:ind w:firstLine="720" w:left="3600"/>
        <w:jc w:val="center"/>
        <w:outlineLvl w:val="0"/>
      </w:pPr>
      <w:r>
        <w:t>Sudska savjetnica</w:t>
      </w:r>
    </w:p>
    <w:p w:rsidRDefault="00617893" w:rsidP="00617893" w:rsidR="00617893">
      <w:pPr>
        <w:ind w:firstLine="720" w:left="3600"/>
        <w:jc w:val="center"/>
        <w:outlineLvl w:val="0"/>
      </w:pPr>
      <w:r>
        <w:t xml:space="preserve">  Janja Topol</w:t>
      </w:r>
    </w:p>
    <w:p w:rsidRDefault="00617893" w:rsidP="00617893" w:rsidR="00617893">
      <w:pPr>
        <w:ind w:firstLine="720" w:left="3600"/>
        <w:jc w:val="center"/>
        <w:outlineLvl w:val="0"/>
      </w:pPr>
    </w:p>
    <w:p w:rsidRDefault="00617893" w:rsidP="00617893" w:rsidR="00617893">
      <w:pPr>
        <w:outlineLvl w:val="0"/>
      </w:pPr>
    </w:p>
    <w:p w:rsidRDefault="00617893" w:rsidP="00617893" w:rsidR="00617893" w:rsidRPr="00617893">
      <w:pPr>
        <w:outlineLvl w:val="0"/>
      </w:pPr>
      <w:r>
        <w:t>DNA:</w:t>
      </w:r>
    </w:p>
    <w:p w:rsidRDefault="00617893" w:rsidP="00617893" w:rsidR="00617893">
      <w:r>
        <w:t>- e-Oglasna ploča suda</w:t>
      </w:r>
    </w:p>
    <w:p w:rsidRDefault="00617893" w:rsidP="00617893" w:rsidR="00617893"/>
    <w:p w:rsidRDefault="00617893" w:rsidP="00617893" w:rsidR="00617893"/>
    <w:p w:rsidRDefault="00617893" w:rsidP="00617893" w:rsidR="00617893"/>
    <w:p w:rsidRDefault="00617893" w:rsidP="00617893" w:rsidR="00617893"/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17893" w:rsidR="00DA0242">
      <w:headerReference w:type="default" r:id="rId12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89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23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St-949/2016-3</izvorni_sadrzaj>
    <derivirana_varijabla naziv="DomainObject.Oznaka_1">St-949/2016-3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PNM PRIJEVOZ j.d.o.o. za prijevoz, trgovinu i usluge</izvorni_sadrzaj>
    <derivirana_varijabla naziv="DomainObject.Predmet.ProtustrankaFormated_1">  PNM PRIJEVOZ j.d.o.o. za prijevoz, trgovinu i usluge</derivirana_varijabla>
  </DomainObject.Predmet.ProtustrankaFormated>
  <DomainObject.Predmet.ProtustrankaFormatedOIB>
    <izvorni_sadrzaj>  PNM PRIJEVOZ j.d.o.o. za prijevoz, trgovinu i usluge, OIB 51339120230</izvorni_sadrzaj>
    <derivirana_varijabla naziv="DomainObject.Predmet.ProtustrankaFormatedOIB_1">  PNM PRIJEVOZ j.d.o.o. za prijevoz, trgovinu i usluge, OIB 51339120230</derivirana_varijabla>
  </DomainObject.Predmet.ProtustrankaFormatedOIB>
  <DomainObject.Predmet.ProtustrankaFormatedWithAdress>
    <izvorni_sadrzaj> PNM PRIJEVOZ j.d.o.o. za prijevoz, trgovinu i usluge, Donja Voća 209/B, 42245 Donja Voća</izvorni_sadrzaj>
    <derivirana_varijabla naziv="DomainObject.Predmet.ProtustrankaFormatedWithAdress_1"> PNM PRIJEVOZ j.d.o.o. za prijevoz, trgovinu i usluge, Donja Voća 209/B, 42245 Donja Voća</derivirana_varijabla>
  </DomainObject.Predmet.ProtustrankaFormatedWithAdress>
  <DomainObject.Predmet.ProtustrankaFormatedWithAdressOIB>
    <izvorni_sadrzaj> PNM PRIJEVOZ j.d.o.o. za prijevoz, trgovinu i usluge, OIB 51339120230, Donja Voća 209/B, 42245 Donja Voća</izvorni_sadrzaj>
    <derivirana_varijabla naziv="DomainObject.Predmet.ProtustrankaFormatedWithAdressOIB_1"> PNM PRIJEVOZ j.d.o.o. za prijevoz, trgovinu i usluge, OIB 51339120230, Donja Voća 209/B, 42245 Donja Voća</derivirana_varijabla>
  </DomainObject.Predmet.ProtustrankaFormatedWithAdressOIB>
  <DomainObject.Predmet.ProtustrankaWithAdress>
    <izvorni_sadrzaj>PNM PRIJEVOZ j.d.o.o. za prijevoz, trgovinu i usluge Donja Voća 209/B, 42245 Donja Voća</izvorni_sadrzaj>
    <derivirana_varijabla naziv="DomainObject.Predmet.ProtustrankaWithAdress_1">PNM PRIJEVOZ j.d.o.o. za prijevoz, trgovinu i usluge Donja Voća 209/B, 42245 Donja Voća</derivirana_varijabla>
  </DomainObject.Predmet.ProtustrankaWithAdress>
  <DomainObject.Predmet.ProtustrankaWithAdressOIB>
    <izvorni_sadrzaj>PNM PRIJEVOZ j.d.o.o. za prijevoz, trgovinu i usluge, OIB 51339120230, Donja Voća 209/B, 42245 Donja Voća</izvorni_sadrzaj>
    <derivirana_varijabla naziv="DomainObject.Predmet.ProtustrankaWithAdressOIB_1">PNM PRIJEVOZ j.d.o.o. za prijevoz, trgovinu i usluge, OIB 51339120230, Donja Voća 209/B, 42245 Donja Voća</derivirana_varijabla>
  </DomainObject.Predmet.ProtustrankaWithAdressOIB>
  <DomainObject.Predmet.ProtustrankaNazivFormated>
    <izvorni_sadrzaj>PNM PRIJEVOZ j.d.o.o. za prijevoz, trgovinu i usluge</izvorni_sadrzaj>
    <derivirana_varijabla naziv="DomainObject.Predmet.ProtustrankaNazivFormated_1">PNM PRIJEVOZ j.d.o.o. za prijevoz, trgovinu i usluge</derivirana_varijabla>
  </DomainObject.Predmet.ProtustrankaNazivFormated>
  <DomainObject.Predmet.ProtustrankaNazivFormatedOIB>
    <izvorni_sadrzaj>PNM PRIJEVOZ j.d.o.o. za prijevoz, trgovinu i usluge, OIB 51339120230</izvorni_sadrzaj>
    <derivirana_varijabla naziv="DomainObject.Predmet.ProtustrankaNazivFormatedOIB_1">PNM PRIJEVOZ j.d.o.o. za prijevoz, trgovinu i usluge, OIB 51339120230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95655.03</izvorni_sadrzaj>
    <derivirana_varijabla naziv="DomainObject.Predmet.TrenutnaVrijednost_1">95655.03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PNM PRIJEVOZ j.d.o.o. za prijevoz, trgovinu i usluge</item>
    </izvorni_sadrzaj>
    <derivirana_varijabla naziv="DomainObject.Predmet.ProtuStrankaListFormated_1">
      <item>PNM PRIJEVOZ j.d.o.o. za prijevoz, trgovinu i usluge</item>
    </derivirana_varijabla>
  </DomainObject.Predmet.ProtuStrankaListFormated>
  <DomainObject.Predmet.ProtuStrankaListFormatedOIB>
    <izvorni_sadrzaj>
      <item>PNM PRIJEVOZ j.d.o.o. za prijevoz, trgovinu i usluge, OIB 51339120230</item>
    </izvorni_sadrzaj>
    <derivirana_varijabla naziv="DomainObject.Predmet.ProtuStrankaListFormatedOIB_1">
      <item>PNM PRIJEVOZ j.d.o.o. za prijevoz, trgovinu i usluge, OIB 51339120230</item>
    </derivirana_varijabla>
  </DomainObject.Predmet.ProtuStrankaListFormatedOIB>
  <DomainObject.Predmet.ProtuStrankaListFormatedWithAdress>
    <izvorni_sadrzaj>
      <item>PNM PRIJEVOZ j.d.o.o. za prijevoz, trgovinu i usluge, Donja Voća 209/B, 42245 Donja Voća</item>
    </izvorni_sadrzaj>
    <derivirana_varijabla naziv="DomainObject.Predmet.ProtuStrankaListFormatedWithAdress_1">
      <item>PNM PRIJEVOZ j.d.o.o. za prijevoz, trgovinu i usluge, Donja Voća 209/B, 42245 Donja Voća</item>
    </derivirana_varijabla>
  </DomainObject.Predmet.ProtuStrankaListFormatedWithAdress>
  <DomainObject.Predmet.ProtuStrankaListFormatedWithAdressOIB>
    <izvorni_sadrzaj>
      <item>PNM PRIJEVOZ j.d.o.o. za prijevoz, trgovinu i usluge, OIB 51339120230, Donja Voća 209/B, 42245 Donja Voća</item>
    </izvorni_sadrzaj>
    <derivirana_varijabla naziv="DomainObject.Predmet.ProtuStrankaListFormatedWithAdressOIB_1">
      <item>PNM PRIJEVOZ j.d.o.o. za prijevoz, trgovinu i usluge, OIB 51339120230, Donja Voća 209/B, 42245 Donja Voća</item>
    </derivirana_varijabla>
  </DomainObject.Predmet.ProtuStrankaListFormatedWithAdressOIB>
  <DomainObject.Predmet.ProtuStrankaListNazivFormated>
    <izvorni_sadrzaj>
      <item>PNM PRIJEVOZ j.d.o.o. za prijevoz, trgovinu i usluge</item>
    </izvorni_sadrzaj>
    <derivirana_varijabla naziv="DomainObject.Predmet.ProtuStrankaListNazivFormated_1">
      <item>PNM PRIJEVOZ j.d.o.o. za prijevoz, trgovinu i usluge</item>
    </derivirana_varijabla>
  </DomainObject.Predmet.ProtuStrankaListNazivFormated>
  <DomainObject.Predmet.ProtuStrankaListNazivFormatedOIB>
    <izvorni_sadrzaj>
      <item>PNM PRIJEVOZ j.d.o.o. za prijevoz, trgovinu i usluge, OIB 51339120230</item>
    </izvorni_sadrzaj>
    <derivirana_varijabla naziv="DomainObject.Predmet.ProtuStrankaListNazivFormatedOIB_1">
      <item>PNM PRIJEVOZ j.d.o.o. za prijevoz, trgovinu i usluge, OIB 51339120230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St-949/2016-3</izvorni_sadrzaj>
    <derivirana_varijabla naziv="DomainObject.PoslovniBrojDokumenta_1">St-949/2016-3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PNM PRIJEVOZ j.d.o.o. za prijevoz, trgovinu i usluge</izvorni_sadrzaj>
    <derivirana_varijabla naziv="DomainObject.Predmet.ProtustrankaIDrugi_1">PNM PRIJEVOZ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PNM PRIJEVOZ j.d.o.o. za prijevoz, trgovinu i usluge, OIB 51339120230, Donja Voća 209/B, 42245 Donja Voća</izvorni_sadrzaj>
    <derivirana_varijabla naziv="DomainObject.Predmet.ProtustrankaIDrugiAdressOIB_1">PNM PRIJEVOZ j.d.o.o. za prijevoz, trgovinu i usluge, OIB 51339120230, Donja Voća 209/B,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PNM PRIJEVOZ j.d.o.o. za prijevoz, trgovinu i usluge</item>
      <item>Sudski registar</item>
      <item>e-oglasna ploča</item>
    </izvorni_sadrzaj>
    <derivirana_varijabla naziv="DomainObject.Predmet.SudioniciListNaziv_1">
      <item>Financijska agencija</item>
      <item>PNM PRIJEVOZ j.d.o.o. za prijevoz,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PNM PRIJEVOZ j.d.o.o. za prijevoz, trgovinu i usluge, OIB 51339120230, Donja Voća 209/B,42245 Donja Voća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PNM PRIJEVOZ j.d.o.o. za prijevoz, trgovinu i usluge, OIB 51339120230, Donja Voća 209/B,42245 Donja Voća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F082F-D20A-42E6-B397-4CB82EFF0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2580</properties:Characters>
  <properties:Lines>66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