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ce32" w14:paraId="55fce3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0798E">
        <w:rPr>
          <w:rFonts w:hAnsi="Times New Roman" w:ascii="Times New Roman"/>
          <w:b/>
          <w:bCs/>
          <w:sz w:val="24"/>
          <w:szCs w:val="24"/>
        </w:rPr>
        <w:t>1771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0798E">
        <w:rPr>
          <w:rFonts w:hAnsi="Times New Roman" w:ascii="Times New Roman"/>
        </w:rPr>
        <w:t>1771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0798E" w:rsidRPr="0030798E">
        <w:rPr>
          <w:rFonts w:hAnsi="Times New Roman" w:ascii="Times New Roman"/>
        </w:rPr>
        <w:t>POSLOVNE USLUGE KLAUŽER jednostavno društvo s ograničenom odgovornošću za trgovinu i usluge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30798E">
        <w:rPr>
          <w:rFonts w:hAnsi="Times New Roman" w:ascii="Times New Roman"/>
        </w:rPr>
        <w:t>Marije Bistrice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30798E" w:rsidRPr="0030798E">
        <w:rPr>
          <w:rFonts w:hAnsi="Times New Roman" w:ascii="Times New Roman"/>
        </w:rPr>
        <w:t>88931939330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0F78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F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F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F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F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F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F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F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F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St-1771/2016</izvorni_sadrzaj>
    <derivirana_varijabla naziv="DomainObject.Predmet.OznakaBroj_1">St-1771/2016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USLUGE KLAUŽER jednostavno društvo s ograničenom odgovornošću za trgovinu i usluge</izvorni_sadrzaj>
    <derivirana_varijabla naziv="DomainObject.Predmet.ProtustrankaFormated_1">  POSLOVNE USLUGE KLAUŽER jednostavno društvo s ograničenom odgovornošću za trgovinu i usluge</derivirana_varijabla>
  </DomainObject.Predmet.ProtustrankaFormated>
  <DomainObject.Predmet.ProtustrankaFormatedOIB>
    <izvorni_sadrzaj>  POSLOVNE USLUGE KLAUŽER jednostavno društvo s ograničenom odgovornošću za trgovinu i usluge, OIB 88931939330</izvorni_sadrzaj>
    <derivirana_varijabla naziv="DomainObject.Predmet.ProtustrankaFormatedOIB_1">  POSLOVNE USLUGE KLAUŽER jednostavno društvo s ograničenom odgovornošću za trgovinu i usluge, OIB 88931939330</derivirana_varijabla>
  </DomainObject.Predmet.ProtustrankaFormatedOIB>
  <DomainObject.Predmet.ProtustrankaFormatedWithAdress>
    <izvorni_sadrzaj> POSLOVNE USLUGE KLAUŽER jednostavno društvo s ograničenom odgovornošću za trgovinu i usluge, Kolodvorska 92, 49246 Marija Bistrica</izvorni_sadrzaj>
    <derivirana_varijabla naziv="DomainObject.Predmet.ProtustrankaFormatedWithAdress_1"> POSLOVNE USLUGE KLAUŽER jednostavno društvo s ograničenom odgovornošću za trgovinu i usluge, Kolodvorska 92, 49246 Marija Bistrica</derivirana_varijabla>
  </DomainObject.Predmet.ProtustrankaFormatedWithAdress>
  <DomainObject.Predmet.ProtustrankaFormatedWithAdressOIB>
    <izvorni_sadrzaj> POSLOVNE USLUGE KLAUŽER jednostavno društvo s ograničenom odgovornošću za trgovinu i usluge, OIB 88931939330, Kolodvorska 92, 49246 Marija Bistrica</izvorni_sadrzaj>
    <derivirana_varijabla naziv="DomainObject.Predmet.ProtustrankaFormatedWithAdressOIB_1"> POSLOVNE USLUGE KLAUŽER jednostavno društvo s ograničenom odgovornošću za trgovinu i usluge, OIB 88931939330, Kolodvorska 92, 49246 Marija Bistrica</derivirana_varijabla>
  </DomainObject.Predmet.ProtustrankaFormatedWithAdressOIB>
  <DomainObject.Predmet.ProtustrankaWithAdress>
    <izvorni_sadrzaj>POSLOVNE USLUGE KLAUŽER jednostavno društvo s ograničenom odgovornošću za trgovinu i usluge Kolodvorska 92, 49246 Marija Bistrica</izvorni_sadrzaj>
    <derivirana_varijabla naziv="DomainObject.Predmet.ProtustrankaWithAdress_1">POSLOVNE USLUGE KLAUŽER jednostavno društvo s ograničenom odgovornošću za trgovinu i usluge Kolodvorska 92, 49246 Marija Bistrica</derivirana_varijabla>
  </DomainObject.Predmet.ProtustrankaWithAdress>
  <DomainObject.Predmet.ProtustrankaWithAdressOIB>
    <izvorni_sadrzaj>POSLOVNE USLUGE KLAUŽER jednostavno društvo s ograničenom odgovornošću za trgovinu i usluge, OIB 88931939330, Kolodvorska 92, 49246 Marija Bistrica</izvorni_sadrzaj>
    <derivirana_varijabla naziv="DomainObject.Predmet.ProtustrankaWithAdressOIB_1">POSLOVNE USLUGE KLAUŽER jednostavno društvo s ograničenom odgovornošću za trgovinu i usluge, OIB 88931939330, Kolodvorska 92, 49246 Marija Bistrica</derivirana_varijabla>
  </DomainObject.Predmet.ProtustrankaWithAdressOIB>
  <DomainObject.Predmet.ProtustrankaNazivFormated>
    <izvorni_sadrzaj>POSLOVNE USLUGE KLAUŽER jednostavno društvo s ograničenom odgovornošću za trgovinu i usluge</izvorni_sadrzaj>
    <derivirana_varijabla naziv="DomainObject.Predmet.ProtustrankaNazivFormated_1">POSLOVNE USLUGE KLAUŽER jednostavno društvo s ograničenom odgovornošću za trgovinu i usluge</derivirana_varijabla>
  </DomainObject.Predmet.ProtustrankaNazivFormated>
  <DomainObject.Predmet.ProtustrankaNazivFormatedOIB>
    <izvorni_sadrzaj>POSLOVNE USLUGE KLAUŽER jednostavno društvo s ograničenom odgovornošću za trgovinu i usluge, OIB 88931939330</izvorni_sadrzaj>
    <derivirana_varijabla naziv="DomainObject.Predmet.ProtustrankaNazivFormatedOIB_1">POSLOVNE USLUGE KLAUŽER jednostavno društvo s ograničenom odgovornošću za trgovinu i usluge, OIB 88931939330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POSLOVNE USLUGE KLAUŽER jednostavno društvo s ograničenom odgovornošću za trgovinu i usluge</item>
    </izvorni_sadrzaj>
    <derivirana_varijabla naziv="DomainObject.Predmet.ProtuStrankaListFormated_1">
      <item>POSLOVNE USLUGE KLAUŽER jednostavno društvo s ograničenom odgovornošću za trgovinu i usluge</item>
    </derivirana_varijabla>
  </DomainObject.Predmet.ProtuStrankaListFormated>
  <DomainObject.Predmet.ProtuStrankaListFormatedOIB>
    <izvorni_sadrzaj>
      <item>POSLOVNE USLUGE KLAUŽER jednostavno društvo s ograničenom odgovornošću za trgovinu i usluge, OIB 88931939330</item>
    </izvorni_sadrzaj>
    <derivirana_varijabla naziv="DomainObject.Predmet.ProtuStrankaListFormatedOIB_1">
      <item>POSLOVNE USLUGE KLAUŽER jednostavno društvo s ograničenom odgovornošću za trgovinu i usluge, OIB 88931939330</item>
    </derivirana_varijabla>
  </DomainObject.Predmet.ProtuStrankaListFormatedOIB>
  <DomainObject.Predmet.ProtuStrankaListFormatedWithAdress>
    <izvorni_sadrzaj>
      <item>POSLOVNE USLUGE KLAUŽER jednostavno društvo s ograničenom odgovornošću za trgovinu i usluge, Kolodvorska 92, 49246 Marija Bistrica</item>
    </izvorni_sadrzaj>
    <derivirana_varijabla naziv="DomainObject.Predmet.ProtuStrankaListFormatedWithAdress_1">
      <item>POSLOVNE USLUGE KLAUŽER jednostavno društvo s ograničenom odgovornošću za trgovinu i usluge, Kolodvorska 92, 49246 Marija Bistrica</item>
    </derivirana_varijabla>
  </DomainObject.Predmet.ProtuStrankaListFormatedWithAdress>
  <DomainObject.Predmet.ProtuStrankaListFormatedWithAdressOIB>
    <izvorni_sadrzaj>
      <item>POSLOVNE USLUGE KLAUŽER jednostavno društvo s ograničenom odgovornošću za trgovinu i usluge, OIB 88931939330, Kolodvorska 92, 49246 Marija Bistrica</item>
    </izvorni_sadrzaj>
    <derivirana_varijabla naziv="DomainObject.Predmet.ProtuStrankaListFormatedWithAdressOIB_1">
      <item>POSLOVNE USLUGE KLAUŽER jednostavno društvo s ograničenom odgovornošću za trgovinu i usluge, OIB 88931939330, Kolodvorska 92, 49246 Marija Bistrica</item>
    </derivirana_varijabla>
  </DomainObject.Predmet.ProtuStrankaListFormatedWithAdressOIB>
  <DomainObject.Predmet.ProtuStrankaListNazivFormated>
    <izvorni_sadrzaj>
      <item>POSLOVNE USLUGE KLAUŽER jednostavno društvo s ograničenom odgovornošću za trgovinu i usluge</item>
    </izvorni_sadrzaj>
    <derivirana_varijabla naziv="DomainObject.Predmet.ProtuStrankaListNazivFormated_1">
      <item>POSLOVNE USLUGE KLAUŽER jednostavno društvo s ograničenom odgovornošću za trgovinu i usluge</item>
    </derivirana_varijabla>
  </DomainObject.Predmet.ProtuStrankaListNazivFormated>
  <DomainObject.Predmet.ProtuStrankaListNazivFormatedOIB>
    <izvorni_sadrzaj>
      <item>POSLOVNE USLUGE KLAUŽER jednostavno društvo s ograničenom odgovornošću za trgovinu i usluge, OIB 88931939330</item>
    </izvorni_sadrzaj>
    <derivirana_varijabla naziv="DomainObject.Predmet.ProtuStrankaListNazivFormatedOIB_1">
      <item>POSLOVNE USLUGE KLAUŽER jednostavno društvo s ograničenom odgovornošću za trgovinu i usluge, OIB 88931939330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POSLOVNE USLUGE KLAUŽER jednostavno društvo s ograničenom odgovornošću za trgovinu i usluge</izvorni_sadrzaj>
    <derivirana_varijabla naziv="DomainObject.Predmet.ProtustrankaIDrugi_1">POSLOVNE USLUGE KLAUŽER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POSLOVNE USLUGE KLAUŽER jednostavno društvo s ograničenom odgovornošću za trgovinu i usluge, OIB 88931939330, Kolodvorska 92, 49246 Marija Bistrica</izvorni_sadrzaj>
    <derivirana_varijabla naziv="DomainObject.Predmet.ProtustrankaIDrugiAdressOIB_1">POSLOVNE USLUGE KLAUŽER jednostavno društvo s ograničenom odgovornošću za trgovinu i usluge, OIB 88931939330, Kolodvorska 92,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POSLOVNE USLUGE KLAUŽER jednostavno društvo s ograničenom odgovornošću za trgovinu i usluge</item>
    </izvorni_sadrzaj>
    <derivirana_varijabla naziv="DomainObject.Predmet.SudioniciListNaziv_1">
      <item>FINA Regionalni centar Zagreb</item>
      <item>POSLOVNE USLUGE KLAUŽER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POSLOVNE USLUGE KLAUŽER jednostavno društvo s ograničenom odgovornošću za trgovinu i usluge, OIB 88931939330, Kolodvorska 92,49246 Marija Bistrica</item>
    </izvorni_sadrzaj>
    <derivirana_varijabla naziv="DomainObject.Predmet.SudioniciListAdressOIB_1">
      <item>FINA Regionalni centar Zagreb, OIB 85821130368, Trg svibanjskih žrtava 1995. br.1,10000 Zagreb</item>
      <item>POSLOVNE USLUGE KLAUŽER jednostavno društvo s ograničenom odgovornošću za trgovinu i usluge, OIB 88931939330, Kolodvorska 92,49246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88931939330</item>
    </izvorni_sadrzaj>
    <derivirana_varijabla naziv="DomainObject.Predmet.SudioniciListNazivOIB_1">
      <item>, OIB 85821130368</item>
      <item>, OIB 88931939330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828</properties:Characters>
  <properties:Lines>48</properties:Lines>
  <properties:Paragraphs>21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2016-06-07T08:03:00Z</dcterms:modified>
  <cp:revision>323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