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5fe96" w14:paraId="ac5fe96" w:rsidRDefault="00684048" w:rsidP="00684048" w:rsidR="00684048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6440" cx="543560"/>
            <wp:effectExtent b="0" r="8890" t="0" l="0"/>
            <wp:docPr descr="Opis: Opis: Opis: Opis: Opis: 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4048" w:rsidP="00684048" w:rsidR="00684048">
      <w:pPr>
        <w:jc w:val="both"/>
      </w:pPr>
    </w:p>
    <w:p w:rsidRDefault="00684048" w:rsidP="00684048" w:rsidR="00684048">
      <w:pPr>
        <w:jc w:val="both"/>
      </w:pPr>
      <w:r>
        <w:t>REPUBLIKA HRVATSKA</w:t>
      </w:r>
    </w:p>
    <w:p w:rsidRDefault="00684048" w:rsidP="00684048" w:rsidR="00684048">
      <w:pPr>
        <w:jc w:val="both"/>
      </w:pPr>
      <w:r>
        <w:t>TRGOVAČKI SUD U OSIJEKU</w:t>
      </w:r>
    </w:p>
    <w:p w:rsidRDefault="00684048" w:rsidP="00684048" w:rsidR="00684048">
      <w:pPr>
        <w:jc w:val="both"/>
      </w:pPr>
      <w:r>
        <w:t>STALNA SLUŽBA  U SLAVONSKOM BRODU</w:t>
      </w:r>
    </w:p>
    <w:p w:rsidRDefault="00684048" w:rsidP="00684048" w:rsidR="00684048">
      <w:pPr>
        <w:jc w:val="both"/>
      </w:pPr>
      <w:r>
        <w:t>Trg pobjede 13</w:t>
      </w:r>
    </w:p>
    <w:p w:rsidRDefault="00684048" w:rsidP="00684048" w:rsidR="00684048">
      <w:pPr>
        <w:jc w:val="both"/>
      </w:pPr>
      <w:r>
        <w:t xml:space="preserve">35000 Slavonski Brod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 St-</w:t>
      </w:r>
      <w:r w:rsidR="00911987">
        <w:t>929/2018-4</w:t>
      </w:r>
    </w:p>
    <w:p w:rsidRDefault="00684048" w:rsidP="00684048" w:rsidR="00684048">
      <w:pPr>
        <w:ind w:firstLine="708" w:left="5664"/>
        <w:jc w:val="both"/>
      </w:pPr>
      <w:r>
        <w:t>(stari broj: St-172/2014)</w:t>
      </w:r>
    </w:p>
    <w:p w:rsidRDefault="00684048" w:rsidP="00684048" w:rsidR="00684048">
      <w:pPr>
        <w:jc w:val="both"/>
      </w:pPr>
      <w:r>
        <w:t xml:space="preserve">                                                                              </w:t>
      </w:r>
    </w:p>
    <w:p w:rsidRDefault="00684048" w:rsidP="00684048" w:rsidR="00684048">
      <w:pPr>
        <w:jc w:val="center"/>
      </w:pPr>
    </w:p>
    <w:p w:rsidRDefault="00684048" w:rsidP="00684048" w:rsidR="00684048">
      <w:pPr>
        <w:jc w:val="center"/>
        <w:rPr>
          <w:b/>
        </w:rPr>
      </w:pPr>
      <w:r>
        <w:rPr>
          <w:b/>
        </w:rPr>
        <w:t>Z A K L J U Č A K</w:t>
      </w:r>
    </w:p>
    <w:p w:rsidRDefault="00684048" w:rsidP="00684048" w:rsidR="00684048">
      <w:pPr>
        <w:jc w:val="both"/>
      </w:pPr>
    </w:p>
    <w:p w:rsidRDefault="00684048" w:rsidP="00684048" w:rsidR="00684048">
      <w:pPr>
        <w:ind w:firstLine="708"/>
        <w:jc w:val="both"/>
      </w:pPr>
      <w:r>
        <w:t xml:space="preserve">TRGOVAČKI SUD U OSIJEKU, STALNA SLUŽBA U SLAVONSKOM BRODU, po stečajnoj sutkinji Danijeli Martini Maoduš, u postupku prodaje imovine koja je stečajna masa dužnika - </w:t>
      </w:r>
      <w:r>
        <w:rPr>
          <w:b/>
        </w:rPr>
        <w:t>Stečajna masa DEKAGON GRUPA d.o.o., Slavonski Brod</w:t>
      </w:r>
      <w:r>
        <w:t xml:space="preserve">, zastupan po upraviteljici stečajne mase </w:t>
      </w:r>
      <w:r>
        <w:rPr>
          <w:b/>
        </w:rPr>
        <w:t xml:space="preserve">Almi </w:t>
      </w:r>
      <w:proofErr w:type="spellStart"/>
      <w:r>
        <w:rPr>
          <w:b/>
        </w:rPr>
        <w:t>Opačak</w:t>
      </w:r>
      <w:proofErr w:type="spellEnd"/>
      <w:r>
        <w:rPr>
          <w:b/>
        </w:rPr>
        <w:t xml:space="preserve"> iz Slavonskog Broda</w:t>
      </w:r>
      <w:r>
        <w:t>,  3. srpnja 2018.</w:t>
      </w:r>
    </w:p>
    <w:p w:rsidRDefault="00684048" w:rsidP="00684048" w:rsidR="00684048">
      <w:pPr>
        <w:jc w:val="both"/>
      </w:pPr>
    </w:p>
    <w:p w:rsidRDefault="00684048" w:rsidP="00684048" w:rsidR="00684048">
      <w:pPr>
        <w:jc w:val="both"/>
      </w:pPr>
    </w:p>
    <w:p w:rsidRDefault="00684048" w:rsidP="00684048" w:rsidR="00684048">
      <w:pPr>
        <w:jc w:val="center"/>
      </w:pPr>
      <w:r>
        <w:t>z a k l j u č i o   j e</w:t>
      </w:r>
    </w:p>
    <w:p w:rsidRDefault="00684048" w:rsidP="00684048" w:rsidR="00684048">
      <w:pPr>
        <w:jc w:val="both"/>
      </w:pPr>
    </w:p>
    <w:p w:rsidRDefault="00684048" w:rsidP="00684048" w:rsidR="00684048">
      <w:pPr>
        <w:ind w:firstLine="708"/>
        <w:jc w:val="both"/>
        <w:rPr>
          <w:b/>
          <w:u w:val="single"/>
        </w:rPr>
      </w:pPr>
      <w:r>
        <w:t xml:space="preserve">I. Ročište za </w:t>
      </w:r>
      <w:r>
        <w:rPr>
          <w:b/>
        </w:rPr>
        <w:t>šesnaestu javnu dražbu</w:t>
      </w:r>
      <w:r>
        <w:t xml:space="preserve"> određuje se za dan </w:t>
      </w:r>
      <w:r>
        <w:rPr>
          <w:b/>
          <w:u w:val="single"/>
        </w:rPr>
        <w:t>19. srpnja 2018. u  9,00 sati, sudnica 73/III, u Slavonskom Brodu, Trg pobjede 13.</w:t>
      </w:r>
    </w:p>
    <w:p w:rsidRDefault="00684048" w:rsidP="00684048" w:rsidR="00684048">
      <w:pPr>
        <w:jc w:val="both"/>
        <w:rPr>
          <w:b/>
        </w:rPr>
      </w:pPr>
    </w:p>
    <w:p w:rsidRDefault="00684048" w:rsidP="00684048" w:rsidR="00684048">
      <w:pPr>
        <w:ind w:firstLine="708"/>
        <w:jc w:val="both"/>
      </w:pPr>
      <w:r>
        <w:t xml:space="preserve">II. Predmet prodaje na </w:t>
      </w:r>
      <w:r>
        <w:rPr>
          <w:b/>
        </w:rPr>
        <w:t>šesnaestoj javnoj dražbi</w:t>
      </w:r>
      <w:r>
        <w:t xml:space="preserve"> uz odgovarajuću primjenu propisa o ovrsi su slijedeće nekretnine:</w:t>
      </w:r>
    </w:p>
    <w:p w:rsidRDefault="00684048" w:rsidP="00684048" w:rsidR="00684048">
      <w:pPr>
        <w:jc w:val="both"/>
      </w:pPr>
    </w:p>
    <w:p w:rsidRDefault="00684048" w:rsidP="00684048" w:rsidR="00684048">
      <w:pPr>
        <w:ind w:firstLine="708"/>
        <w:jc w:val="both"/>
      </w:pPr>
      <w:r>
        <w:t xml:space="preserve">- upisanim u z. k. ul. broj 1289  k.o. Brodsko Vinogorje, k. č. br. 1289 VOĆNJAK ČAPLJA površine 3999  m2, a koja nekretnina se prodaje na zakazanoj dražbi za cijenu koja ne može biti manja od </w:t>
      </w:r>
      <w:r>
        <w:rPr>
          <w:b/>
          <w:u w:val="single"/>
        </w:rPr>
        <w:t>38.072,36 kn</w:t>
      </w:r>
      <w:r>
        <w:rPr>
          <w:u w:val="single"/>
        </w:rPr>
        <w:t>.</w:t>
      </w:r>
    </w:p>
    <w:p w:rsidRDefault="00684048" w:rsidP="00684048" w:rsidR="00684048">
      <w:pPr>
        <w:jc w:val="both"/>
      </w:pPr>
    </w:p>
    <w:p w:rsidRDefault="00684048" w:rsidP="00684048" w:rsidR="00684048">
      <w:pPr>
        <w:ind w:firstLine="708"/>
        <w:jc w:val="both"/>
      </w:pPr>
      <w:r>
        <w:t xml:space="preserve">III. Pravo sudjelovanja na </w:t>
      </w:r>
      <w:r>
        <w:rPr>
          <w:b/>
        </w:rPr>
        <w:t>šesnaestoj javnoj dražbi</w:t>
      </w:r>
      <w:r>
        <w:t xml:space="preserve"> imaju samo oni ponuditelji koji do dana održavanja ročišta za dražbu uplate jamčevinu u visini 10 % utvrđene vrijednosti na račun sudskog depozita Trgovačkog suda u Osijeku Stalna služba u Slavonskom Brodu br. HR31  2390 0011 3000 0020 0, model HR05, s pozivom na br. 221-</w:t>
      </w:r>
      <w:r>
        <w:rPr>
          <w:b/>
        </w:rPr>
        <w:t>172-2014</w:t>
      </w:r>
      <w:r>
        <w:t xml:space="preserve"> dokaz (potvrda banke o izvršenoj transakciji) o tome predoče stečajnom sucu prije početka dražbe. </w:t>
      </w:r>
    </w:p>
    <w:p w:rsidRDefault="00684048" w:rsidP="00684048" w:rsidR="00684048">
      <w:pPr>
        <w:ind w:firstLine="708"/>
        <w:jc w:val="both"/>
      </w:pPr>
      <w:r>
        <w:t>Punomoćnici ponuditelja mogu sudjelovati na dražbi samo uz ovjerenu specijalnu punomoć.</w:t>
      </w:r>
    </w:p>
    <w:p w:rsidRDefault="00684048" w:rsidP="00684048" w:rsidR="00684048">
      <w:pPr>
        <w:ind w:firstLine="708"/>
        <w:jc w:val="both"/>
      </w:pPr>
      <w:r>
        <w:t xml:space="preserve">Jamčevinu nisu dužni položiti </w:t>
      </w:r>
      <w:proofErr w:type="spellStart"/>
      <w:r>
        <w:t>razlučni</w:t>
      </w:r>
      <w:proofErr w:type="spellEnd"/>
      <w:r>
        <w:t xml:space="preserve"> vjerovnici ako njihove tražbine dostižu iznos jamčevine i ako bi se,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 xml:space="preserve">. </w:t>
      </w:r>
    </w:p>
    <w:p w:rsidRDefault="00684048" w:rsidP="00684048" w:rsidR="00684048">
      <w:pPr>
        <w:ind w:firstLine="708"/>
        <w:jc w:val="both"/>
      </w:pPr>
      <w:r>
        <w:t xml:space="preserve">Jamčevinu su dužni uplatiti ponuditelji najkasnije do dana održavanja ročišta za dražbu. </w:t>
      </w:r>
    </w:p>
    <w:p w:rsidRDefault="00684048" w:rsidP="00684048" w:rsidR="00684048">
      <w:pPr>
        <w:ind w:firstLine="708"/>
        <w:jc w:val="both"/>
      </w:pPr>
      <w: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684048" w:rsidP="00684048" w:rsidR="00684048">
      <w:pPr>
        <w:ind w:firstLine="708"/>
        <w:jc w:val="both"/>
      </w:pPr>
    </w:p>
    <w:p w:rsidRDefault="00684048" w:rsidP="00684048" w:rsidR="00684048">
      <w:pPr>
        <w:jc w:val="both"/>
      </w:pPr>
    </w:p>
    <w:p w:rsidRDefault="00684048" w:rsidP="00684048" w:rsidR="00684048">
      <w:pPr>
        <w:ind w:firstLine="708" w:left="6372"/>
        <w:jc w:val="both"/>
      </w:pPr>
    </w:p>
    <w:p w:rsidRDefault="00684048" w:rsidP="00684048" w:rsidR="00684048">
      <w:pPr>
        <w:ind w:firstLine="708" w:left="6372"/>
        <w:jc w:val="both"/>
      </w:pPr>
      <w:r>
        <w:t xml:space="preserve">  </w:t>
      </w:r>
    </w:p>
    <w:p w:rsidRDefault="00684048" w:rsidP="00684048" w:rsidR="00684048">
      <w:pPr>
        <w:ind w:firstLine="708"/>
        <w:jc w:val="both"/>
      </w:pPr>
      <w:r>
        <w:t xml:space="preserve">IV. Kupac je dužan uplatiti razliku između jamčevine i postignute </w:t>
      </w:r>
      <w:proofErr w:type="spellStart"/>
      <w:r>
        <w:t>kupovnine</w:t>
      </w:r>
      <w:proofErr w:type="spellEnd"/>
      <w:r>
        <w:t xml:space="preserve"> u roku od 90 dana po  zaključenju javne dražbe. </w:t>
      </w:r>
    </w:p>
    <w:p w:rsidRDefault="00684048" w:rsidP="00684048" w:rsidR="00684048">
      <w:pPr>
        <w:jc w:val="both"/>
      </w:pPr>
    </w:p>
    <w:p w:rsidRDefault="00684048" w:rsidP="00684048" w:rsidR="00684048">
      <w:pPr>
        <w:ind w:firstLine="708"/>
        <w:jc w:val="both"/>
      </w:pPr>
      <w:r>
        <w:t xml:space="preserve">V. Ako kupac u određenom roku ne položi </w:t>
      </w:r>
      <w:proofErr w:type="spellStart"/>
      <w:r>
        <w:t>kupovninu</w:t>
      </w:r>
      <w:proofErr w:type="spellEnd"/>
      <w: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</w:t>
      </w:r>
    </w:p>
    <w:p w:rsidRDefault="00684048" w:rsidP="00684048" w:rsidR="00684048">
      <w:pPr>
        <w:jc w:val="both"/>
      </w:pPr>
      <w:r>
        <w:t>Ponuditeljima čija ponuda ne bude prihvaćena, vratit će se iznos jamčevine po zaključenju ročišta za dražbu.</w:t>
      </w:r>
    </w:p>
    <w:p w:rsidRDefault="00684048" w:rsidP="00684048" w:rsidR="00684048">
      <w:pPr>
        <w:jc w:val="both"/>
      </w:pPr>
    </w:p>
    <w:p w:rsidRDefault="00684048" w:rsidP="00684048" w:rsidR="00684048">
      <w:pPr>
        <w:ind w:firstLine="708"/>
        <w:jc w:val="both"/>
      </w:pPr>
      <w:r>
        <w:t>VI. Imovina će se rješenjem dosuditi kupcu koji ponudi najvišu cijenu.</w:t>
      </w:r>
    </w:p>
    <w:p w:rsidRDefault="00684048" w:rsidP="00684048" w:rsidR="00684048">
      <w:pPr>
        <w:jc w:val="both"/>
      </w:pPr>
    </w:p>
    <w:p w:rsidRDefault="00684048" w:rsidP="00684048" w:rsidR="00684048">
      <w:pPr>
        <w:ind w:firstLine="708"/>
        <w:jc w:val="both"/>
      </w:pPr>
      <w:r>
        <w:t>VII. Porezi se plaćaju sukladno propisima. Porez na promet nije uključen u cijenu nekretnine.</w:t>
      </w:r>
    </w:p>
    <w:p w:rsidRDefault="00684048" w:rsidP="00684048" w:rsidR="00684048">
      <w:pPr>
        <w:jc w:val="both"/>
      </w:pPr>
    </w:p>
    <w:p w:rsidRDefault="00684048" w:rsidP="00684048" w:rsidR="00684048">
      <w:pPr>
        <w:ind w:firstLine="708"/>
        <w:jc w:val="both"/>
      </w:pPr>
      <w:r>
        <w:t xml:space="preserve">VIII. Prijenos prava vlasništva na kupca i brisanje svih upisanih založnih prava i tereta, sud će odrediti nakon što kupac položi cjelokupni iznos </w:t>
      </w:r>
      <w:proofErr w:type="spellStart"/>
      <w:r>
        <w:t>kupovnine</w:t>
      </w:r>
      <w:proofErr w:type="spellEnd"/>
      <w:r>
        <w:t>, te nakon što rješenje o dosudi postane pravomoćno.</w:t>
      </w:r>
    </w:p>
    <w:p w:rsidRDefault="00684048" w:rsidP="00684048" w:rsidR="00684048">
      <w:pPr>
        <w:jc w:val="both"/>
      </w:pPr>
    </w:p>
    <w:p w:rsidRDefault="00684048" w:rsidP="00684048" w:rsidR="00684048">
      <w:pPr>
        <w:ind w:firstLine="708"/>
        <w:jc w:val="both"/>
      </w:pPr>
      <w:r>
        <w:t>IX. Prodaja se obavlja po načelu "viđeno kupljeno" što isključuje sve naknadne prigovore kupca.</w:t>
      </w:r>
    </w:p>
    <w:p w:rsidRDefault="00684048" w:rsidP="00684048" w:rsidR="00684048">
      <w:pPr>
        <w:jc w:val="both"/>
      </w:pPr>
    </w:p>
    <w:p w:rsidRDefault="00684048" w:rsidP="00684048" w:rsidR="00684048">
      <w:pPr>
        <w:ind w:firstLine="708"/>
        <w:jc w:val="both"/>
      </w:pPr>
      <w:r>
        <w:t xml:space="preserve">X. Zainteresirane osobe mogu razgledati nekretnine i dokumentaciju vezanu za iste, u vrijeme dogovoreno sa upraviteljicom stečajne mase Almom </w:t>
      </w:r>
      <w:proofErr w:type="spellStart"/>
      <w:r>
        <w:t>Opačak</w:t>
      </w:r>
      <w:proofErr w:type="spellEnd"/>
      <w:r>
        <w:t xml:space="preserve"> kojoj se mogu obratiti na telefon broj 0915318154.</w:t>
      </w:r>
    </w:p>
    <w:p w:rsidRDefault="00684048" w:rsidP="00684048" w:rsidR="00684048">
      <w:pPr>
        <w:jc w:val="both"/>
      </w:pPr>
    </w:p>
    <w:p w:rsidRDefault="00684048" w:rsidP="00684048" w:rsidR="00684048">
      <w:pPr>
        <w:jc w:val="both"/>
      </w:pPr>
    </w:p>
    <w:p w:rsidRDefault="00684048" w:rsidP="00684048" w:rsidR="00684048">
      <w:pPr>
        <w:jc w:val="both"/>
      </w:pPr>
    </w:p>
    <w:p w:rsidRDefault="00684048" w:rsidP="00684048" w:rsidR="00684048">
      <w:pPr>
        <w:ind w:firstLine="708"/>
        <w:jc w:val="both"/>
      </w:pPr>
      <w:r>
        <w:t>U Slavonskom Brodu 3. srpnja 2018.</w:t>
      </w:r>
    </w:p>
    <w:p w:rsidRDefault="00684048" w:rsidP="00684048" w:rsidR="00684048">
      <w:pPr>
        <w:jc w:val="both"/>
      </w:pPr>
    </w:p>
    <w:p w:rsidRDefault="00684048" w:rsidP="00684048" w:rsidR="00684048">
      <w:pPr>
        <w:jc w:val="both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Sudac:</w:t>
      </w:r>
    </w:p>
    <w:p w:rsidRDefault="00684048" w:rsidP="00684048" w:rsidR="00684048">
      <w:pPr>
        <w:jc w:val="both"/>
      </w:pPr>
      <w:r>
        <w:t xml:space="preserve"> </w:t>
      </w:r>
    </w:p>
    <w:p w:rsidRDefault="00684048" w:rsidP="00684048" w:rsidR="00684048">
      <w:pPr>
        <w:jc w:val="both"/>
      </w:pPr>
      <w:r>
        <w:t xml:space="preserve">                                                                                                       Daniela Martini Maoduš</w:t>
      </w:r>
    </w:p>
    <w:p w:rsidRDefault="00684048" w:rsidP="00684048" w:rsidR="00684048">
      <w:pPr>
        <w:jc w:val="both"/>
      </w:pPr>
      <w:r>
        <w:t xml:space="preserve"> </w:t>
      </w:r>
    </w:p>
    <w:p w:rsidRDefault="00684048" w:rsidP="00684048" w:rsidR="00684048">
      <w:pPr>
        <w:jc w:val="both"/>
        <w:rPr>
          <w:sz w:val="16"/>
          <w:szCs w:val="16"/>
        </w:rPr>
      </w:pPr>
      <w:proofErr w:type="spellStart"/>
      <w:r>
        <w:rPr>
          <w:sz w:val="16"/>
          <w:szCs w:val="16"/>
        </w:rPr>
        <w:t>Rj</w:t>
      </w:r>
      <w:proofErr w:type="spellEnd"/>
      <w:r>
        <w:rPr>
          <w:sz w:val="16"/>
          <w:szCs w:val="16"/>
        </w:rPr>
        <w:t>. - oglasna ploča suda, E oglasna ploča– 17 dana</w:t>
      </w:r>
    </w:p>
    <w:p w:rsidRDefault="00684048" w:rsidP="00684048" w:rsidR="00684048">
      <w:pPr>
        <w:jc w:val="both"/>
        <w:rPr>
          <w:sz w:val="16"/>
          <w:szCs w:val="16"/>
        </w:rPr>
      </w:pPr>
      <w:r>
        <w:rPr>
          <w:sz w:val="16"/>
          <w:szCs w:val="16"/>
        </w:rPr>
        <w:t>- VTSRH-Stečaj putem e-</w:t>
      </w:r>
      <w:proofErr w:type="spellStart"/>
      <w:r>
        <w:rPr>
          <w:sz w:val="16"/>
          <w:szCs w:val="16"/>
        </w:rPr>
        <w:t>maila</w:t>
      </w:r>
      <w:proofErr w:type="spellEnd"/>
      <w:r>
        <w:rPr>
          <w:sz w:val="16"/>
          <w:szCs w:val="16"/>
        </w:rPr>
        <w:t xml:space="preserve"> </w:t>
      </w:r>
    </w:p>
    <w:p w:rsidRDefault="00684048" w:rsidP="00684048" w:rsidR="00684048"/>
    <w:p w:rsidRDefault="00684048" w:rsidP="00684048" w:rsidR="00684048"/>
    <w:p w:rsidRDefault="00684048" w:rsidP="00684048" w:rsidR="00684048"/>
    <w:p w:rsidRDefault="00684048" w:rsidP="00684048" w:rsidR="00684048"/>
    <w:p w:rsidRDefault="00684048" w:rsidP="00684048" w:rsidR="00684048"/>
    <w:p w:rsidRDefault="00684048" w:rsidP="00684048" w:rsidR="00684048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4048"/>
    <w:rsid w:val="00140C4C"/>
    <w:rsid w:val="005E15FD"/>
    <w:rsid w:val="00684048"/>
    <w:rsid w:val="00911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8404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840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404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0C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0C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0C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0C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0C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8404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840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404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0C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0C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0C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0C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0C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2673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</izvorni_sadrzaj>
    <derivirana_varijabla naziv="DomainObject.Predmet.Broj_1">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STEČAJNA MASA</izvorni_sadrzaj>
    <derivirana_varijabla naziv="DomainObject.Predmet.Opis_1">STEČAJNA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St-929/2018</izvorni_sadrzaj>
    <derivirana_varijabla naziv="DomainObject.Predmet.OznakaBroj_1">St-929/2018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DEKAGON GRUPA društvo s ograničenom odgovornošću za trgovinu i usluge, SLAVONSKI BROD</izvorni_sadrzaj>
    <derivirana_varijabla naziv="DomainObject.Predmet.ProtustrankaFormated_1">  DEKAGON GRUPA društvo s ograničenom odgovornošću za trgovinu i usluge, SLAVONSKI BROD</derivirana_varijabla>
  </DomainObject.Predmet.ProtustrankaFormated>
  <DomainObject.Predmet.ProtustrankaFormatedOIB>
    <izvorni_sadrzaj>  DEKAGON GRUPA društvo s ograničenom odgovornošću za trgovinu i usluge, SLAVONSKI BROD, OIB 43671769015</izvorni_sadrzaj>
    <derivirana_varijabla naziv="DomainObject.Predmet.ProtustrankaFormatedOIB_1">  DEKAGON GRUPA društvo s ograničenom odgovornošću za trgovinu i usluge, SLAVONSKI BROD, OIB 43671769015</derivirana_varijabla>
  </DomainObject.Predmet.ProtustrankaFormatedOIB>
  <DomainObject.Predmet.ProtustrankaFormatedWithAdress>
    <izvorni_sadrzaj> DEKAGON GRUPA društvo s ograničenom odgovornošću za trgovinu i usluge, SLAVONSKI BROD, Bosutska 7, 35000 Slavonski Brod</izvorni_sadrzaj>
    <derivirana_varijabla naziv="DomainObject.Predmet.ProtustrankaFormatedWithAdress_1"> DEKAGON GRUPA društvo s ograničenom odgovornošću za trgovinu i usluge, SLAVONSKI BROD, Bosutska 7, 35000 Slavonski Brod</derivirana_varijabla>
  </DomainObject.Predmet.ProtustrankaFormatedWithAdress>
  <DomainObject.Predmet.ProtustrankaFormatedWithAdressOIB>
    <izvorni_sadrzaj> DEKAGON GRUPA društvo s ograničenom odgovornošću za trgovinu i usluge, SLAVONSKI BROD, OIB 43671769015, Bosutska 7, 35000 Slavonski Brod</izvorni_sadrzaj>
    <derivirana_varijabla naziv="DomainObject.Predmet.ProtustrankaFormatedWithAdressOIB_1"> DEKAGON GRUPA društvo s ograničenom odgovornošću za trgovinu i usluge, SLAVONSKI BROD, OIB 43671769015, Bosutska 7, 35000 Slavonski Brod</derivirana_varijabla>
  </DomainObject.Predmet.ProtustrankaFormatedWithAdressOIB>
  <DomainObject.Predmet.ProtustrankaWithAdress>
    <izvorni_sadrzaj>DEKAGON GRUPA društvo s ograničenom odgovornošću za trgovinu i usluge, SLAVONSKI BROD Bosutska 7, 35000 Slavonski Brod</izvorni_sadrzaj>
    <derivirana_varijabla naziv="DomainObject.Predmet.ProtustrankaWithAdress_1">DEKAGON GRUPA društvo s ograničenom odgovornošću za trgovinu i usluge, SLAVONSKI BROD Bosutska 7, 35000 Slavonski Brod</derivirana_varijabla>
  </DomainObject.Predmet.ProtustrankaWithAdress>
  <DomainObject.Predmet.ProtustrankaWithAdressOIB>
    <izvorni_sadrzaj>DEKAGON GRUPA društvo s ograničenom odgovornošću za trgovinu i usluge, SLAVONSKI BROD, OIB 43671769015, Bosutska 7, 35000 Slavonski Brod</izvorni_sadrzaj>
    <derivirana_varijabla naziv="DomainObject.Predmet.ProtustrankaWithAdressOIB_1">DEKAGON GRUPA društvo s ograničenom odgovornošću za trgovinu i usluge, SLAVONSKI BROD, OIB 43671769015, Bosutska 7, 35000 Slavonski Brod</derivirana_varijabla>
  </DomainObject.Predmet.ProtustrankaWithAdressOIB>
  <DomainObject.Predmet.ProtustrankaNazivFormated>
    <izvorni_sadrzaj>DEKAGON GRUPA društvo s ograničenom odgovornošću za trgovinu i usluge, SLAVONSKI BROD</izvorni_sadrzaj>
    <derivirana_varijabla naziv="DomainObject.Predmet.ProtustrankaNazivFormated_1">DEKAGON GRUPA društvo s ograničenom odgovornošću za trgovinu i usluge, SLAVONSKI BROD</derivirana_varijabla>
  </DomainObject.Predmet.ProtustrankaNazivFormated>
  <DomainObject.Predmet.ProtustrankaNazivFormatedOIB>
    <izvorni_sadrzaj>DEKAGON GRUPA društvo s ograničenom odgovornošću za trgovinu i usluge, SLAVONSKI BROD, OIB 43671769015</izvorni_sadrzaj>
    <derivirana_varijabla naziv="DomainObject.Predmet.ProtustrankaNazivFormatedOIB_1">DEKAGON GRUPA društvo s ograničenom odgovornošću za trgovinu i usluge, SLAVONSKI BROD, OIB 43671769015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, Osijek</izvorni_sadrzaj>
    <derivirana_varijabla naziv="DomainObject.Predmet.StrankaFormated_1">  Financijska agencija , Osijek</derivirana_varijabla>
  </DomainObject.Predmet.StrankaFormated>
  <DomainObject.Predmet.StrankaFormatedOIB>
    <izvorni_sadrzaj>  Financijska agencija , Osijek, OIB 85821130368</izvorni_sadrzaj>
    <derivirana_varijabla naziv="DomainObject.Predmet.StrankaFormatedOIB_1">  Financijska agencija , Osijek, OIB 85821130368</derivirana_varijabla>
  </DomainObject.Predmet.StrankaFormatedOIB>
  <DomainObject.Predmet.StrankaFormatedWithAdress>
    <izvorni_sadrzaj> Financijska agencija , Osijek, Vrtni put 3, 10000 Zagreb</izvorni_sadrzaj>
    <derivirana_varijabla naziv="DomainObject.Predmet.StrankaFormatedWithAdress_1"> Financijska agencija , Osijek, Vrtni put 3, 10000 Zagreb</derivirana_varijabla>
  </DomainObject.Predmet.StrankaFormatedWithAdress>
  <DomainObject.Predmet.StrankaFormatedWithAdressOIB>
    <izvorni_sadrzaj> Financijska agencija , Osijek, OIB 85821130368, Vrtni put 3, 10000 Zagreb</izvorni_sadrzaj>
    <derivirana_varijabla naziv="DomainObject.Predmet.StrankaFormatedWithAdressOIB_1"> Financijska agencija , Osijek, OIB 85821130368, Vrtni put 3, 10000 Zagreb</derivirana_varijabla>
  </DomainObject.Predmet.StrankaFormatedWithAdressOIB>
  <DomainObject.Predmet.StrankaWithAdress>
    <izvorni_sadrzaj>Financijska agencija , Osijek Vrtni put 3,10000 Zagreb</izvorni_sadrzaj>
    <derivirana_varijabla naziv="DomainObject.Predmet.StrankaWithAdress_1">Financijska agencija , Osijek Vrtni put 3,10000 Zagreb</derivirana_varijabla>
  </DomainObject.Predmet.StrankaWithAdress>
  <DomainObject.Predmet.StrankaWithAdressOIB>
    <izvorni_sadrzaj>Financijska agencija , Osijek, OIB 85821130368, Vrtni put 3,10000 Zagreb</izvorni_sadrzaj>
    <derivirana_varijabla naziv="DomainObject.Predmet.StrankaWithAdressOIB_1">Financijska agencija , Osijek, OIB 85821130368, Vrtni put 3,10000 Zagreb</derivirana_varijabla>
  </DomainObject.Predmet.StrankaWithAdressOIB>
  <DomainObject.Predmet.StrankaNazivFormated>
    <izvorni_sadrzaj>Financijska agencija , Osijek</izvorni_sadrzaj>
    <derivirana_varijabla naziv="DomainObject.Predmet.StrankaNazivFormated_1">Financijska agencija , Osijek</derivirana_varijabla>
  </DomainObject.Predmet.StrankaNazivFormated>
  <DomainObject.Predmet.StrankaNazivFormatedOIB>
    <izvorni_sadrzaj>Financijska agencija , Osijek, OIB 85821130368</izvorni_sadrzaj>
    <derivirana_varijabla naziv="DomainObject.Predmet.StrankaNazivFormatedOIB_1">Financijska agencija ,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, Osijek</item>
    </izvorni_sadrzaj>
    <derivirana_varijabla naziv="DomainObject.Predmet.StrankaListFormated_1">
      <item>Financijska agencija , Osijek</item>
    </derivirana_varijabla>
  </DomainObject.Predmet.StrankaListFormated>
  <DomainObject.Predmet.StrankaListFormatedOIB>
    <izvorni_sadrzaj>
      <item>Financijska agencija , Osijek, OIB 85821130368</item>
    </izvorni_sadrzaj>
    <derivirana_varijabla naziv="DomainObject.Predmet.StrankaListFormatedOIB_1">
      <item>Financijska agencija , Osijek, OIB 85821130368</item>
    </derivirana_varijabla>
  </DomainObject.Predmet.StrankaListFormatedOIB>
  <DomainObject.Predmet.StrankaListFormatedWithAdress>
    <izvorni_sadrzaj>
      <item>Financijska agencija , Osijek, Vrtni put 3, 10000 Zagreb</item>
    </izvorni_sadrzaj>
    <derivirana_varijabla naziv="DomainObject.Predmet.StrankaListFormatedWithAdress_1">
      <item>Financijska agencija , Osijek, Vrtni put 3, 10000 Zagreb</item>
    </derivirana_varijabla>
  </DomainObject.Predmet.StrankaListFormatedWithAdress>
  <DomainObject.Predmet.StrankaListFormatedWithAdressOIB>
    <izvorni_sadrzaj>
      <item>Financijska agencija , Osijek, OIB 85821130368, Vrtni put 3, 10000 Zagreb</item>
    </izvorni_sadrzaj>
    <derivirana_varijabla naziv="DomainObject.Predmet.StrankaListFormatedWithAdressOIB_1">
      <item>Financijska agencija , Osijek, OIB 85821130368, Vrtni put 3, 10000 Zagreb</item>
    </derivirana_varijabla>
  </DomainObject.Predmet.StrankaListFormatedWithAdressOIB>
  <DomainObject.Predmet.StrankaListNazivFormated>
    <izvorni_sadrzaj>
      <item>Financijska agencija , Osijek</item>
    </izvorni_sadrzaj>
    <derivirana_varijabla naziv="DomainObject.Predmet.StrankaListNazivFormated_1">
      <item>Financijska agencija , Osijek</item>
    </derivirana_varijabla>
  </DomainObject.Predmet.StrankaListNazivFormated>
  <DomainObject.Predmet.StrankaListNazivFormatedOIB>
    <izvorni_sadrzaj>
      <item>Financijska agencija , Osijek, OIB 85821130368</item>
    </izvorni_sadrzaj>
    <derivirana_varijabla naziv="DomainObject.Predmet.StrankaListNazivFormatedOIB_1">
      <item>Financijska agencija , Osijek, OIB 85821130368</item>
    </derivirana_varijabla>
  </DomainObject.Predmet.StrankaListNazivFormatedOIB>
  <DomainObject.Predmet.ProtuStrankaListFormated>
    <izvorni_sadrzaj>
      <item>DEKAGON GRUPA društvo s ograničenom odgovornošću za trgovinu i usluge, SLAVONSKI BROD</item>
    </izvorni_sadrzaj>
    <derivirana_varijabla naziv="DomainObject.Predmet.ProtuStrankaListFormated_1">
      <item>DEKAGON GRUPA društvo s ograničenom odgovornošću za trgovinu i usluge, SLAVONSKI BROD</item>
    </derivirana_varijabla>
  </DomainObject.Predmet.ProtuStrankaListFormated>
  <DomainObject.Predmet.ProtuStrankaListFormatedOIB>
    <izvorni_sadrzaj>
      <item>DEKAGON GRUPA društvo s ograničenom odgovornošću za trgovinu i usluge, SLAVONSKI BROD, OIB 43671769015</item>
    </izvorni_sadrzaj>
    <derivirana_varijabla naziv="DomainObject.Predmet.ProtuStrankaListFormatedOIB_1">
      <item>DEKAGON GRUPA društvo s ograničenom odgovornošću za trgovinu i usluge, SLAVONSKI BROD, OIB 43671769015</item>
    </derivirana_varijabla>
  </DomainObject.Predmet.ProtuStrankaListFormatedOIB>
  <DomainObject.Predmet.ProtuStrankaListFormatedWithAdress>
    <izvorni_sadrzaj>
      <item>DEKAGON GRUPA društvo s ograničenom odgovornošću za trgovinu i usluge, SLAVONSKI BROD, Bosutska 7, 35000 Slavonski Brod</item>
    </izvorni_sadrzaj>
    <derivirana_varijabla naziv="DomainObject.Predmet.ProtuStrankaListFormatedWithAdress_1">
      <item>DEKAGON GRUPA društvo s ograničenom odgovornošću za trgovinu i usluge, SLAVONSKI BROD, Bosutska 7, 35000 Slavonski Brod</item>
    </derivirana_varijabla>
  </DomainObject.Predmet.ProtuStrankaListFormatedWithAdress>
  <DomainObject.Predmet.ProtuStrankaListFormatedWithAdressOIB>
    <izvorni_sadrzaj>
      <item>DEKAGON GRUPA društvo s ograničenom odgovornošću za trgovinu i usluge, SLAVONSKI BROD, OIB 43671769015, Bosutska 7, 35000 Slavonski Brod</item>
    </izvorni_sadrzaj>
    <derivirana_varijabla naziv="DomainObject.Predmet.ProtuStrankaListFormatedWithAdressOIB_1">
      <item>DEKAGON GRUPA društvo s ograničenom odgovornošću za trgovinu i usluge, SLAVONSKI BROD, OIB 43671769015, Bosutska 7, 35000 Slavonski Brod</item>
    </derivirana_varijabla>
  </DomainObject.Predmet.ProtuStrankaListFormatedWithAdressOIB>
  <DomainObject.Predmet.ProtuStrankaListNazivFormated>
    <izvorni_sadrzaj>
      <item>DEKAGON GRUPA društvo s ograničenom odgovornošću za trgovinu i usluge, SLAVONSKI BROD</item>
    </izvorni_sadrzaj>
    <derivirana_varijabla naziv="DomainObject.Predmet.ProtuStrankaListNazivFormated_1">
      <item>DEKAGON GRUPA društvo s ograničenom odgovornošću za trgovinu i usluge, SLAVONSKI BROD</item>
    </derivirana_varijabla>
  </DomainObject.Predmet.ProtuStrankaListNazivFormated>
  <DomainObject.Predmet.ProtuStrankaListNazivFormatedOIB>
    <izvorni_sadrzaj>
      <item>DEKAGON GRUPA društvo s ograničenom odgovornošću za trgovinu i usluge, SLAVONSKI BROD, OIB 43671769015</item>
    </izvorni_sadrzaj>
    <derivirana_varijabla naziv="DomainObject.Predmet.ProtuStrankaListNazivFormatedOIB_1">
      <item>DEKAGON GRUPA društvo s ograničenom odgovornošću za trgovinu i usluge, SLAVONSKI BROD, OIB 43671769015</item>
    </derivirana_varijabla>
  </DomainObject.Predmet.ProtuStrankaListNazivFormatedOIB>
  <DomainObject.Predmet.OstaliListFormated>
    <izvorni_sadrzaj>
      <item>ŽDO Građansko-upravni odjel</item>
      <item>Poduzeće za ceste</item>
    </izvorni_sadrzaj>
    <derivirana_varijabla naziv="DomainObject.Predmet.OstaliListFormated_1">
      <item>ŽDO Građansko-upravni odjel</item>
      <item>Poduzeće za ceste</item>
    </derivirana_varijabla>
  </DomainObject.Predmet.OstaliListFormated>
  <DomainObject.Predmet.OstaliListFormatedOIB>
    <izvorni_sadrzaj>
      <item>ŽDO Građansko-upravni odjel</item>
      <item>Poduzeće za ceste</item>
    </izvorni_sadrzaj>
    <derivirana_varijabla naziv="DomainObject.Predmet.OstaliListFormatedOIB_1">
      <item>ŽDO Građansko-upravni odjel</item>
      <item>Poduzeće za ceste</item>
    </derivirana_varijabla>
  </DomainObject.Predmet.OstaliListFormatedOIB>
  <DomainObject.Predmet.OstaliListFormatedWithAdress>
    <izvorni_sadrzaj>
      <item>ŽDO Građansko-upravni odjel, Županijska, 35000 Slavonski Brod</item>
      <item>Poduzeće za ceste, Zrinska 115, 35000 Slavonski Brod</item>
    </izvorni_sadrzaj>
    <derivirana_varijabla naziv="DomainObject.Predmet.OstaliListFormatedWithAdress_1">
      <item>ŽDO Građansko-upravni odjel, Županijska, 35000 Slavonski Brod</item>
      <item>Poduzeće za ceste, Zrinska 115, 35000 Slavonski Brod</item>
    </derivirana_varijabla>
  </DomainObject.Predmet.OstaliListFormatedWithAdress>
  <DomainObject.Predmet.OstaliListFormatedWithAdressOIB>
    <izvorni_sadrzaj>
      <item>ŽDO Građansko-upravni odjel, Županijska, 35000 Slavonski Brod</item>
      <item>Poduzeće za ceste, Zrinska 115, 35000 Slavonski Brod</item>
    </izvorni_sadrzaj>
    <derivirana_varijabla naziv="DomainObject.Predmet.OstaliListFormatedWithAdressOIB_1">
      <item>ŽDO Građansko-upravni odjel, Županijska, 35000 Slavonski Brod</item>
      <item>Poduzeće za ceste, Zrinska 115, 35000 Slavonski Brod</item>
    </derivirana_varijabla>
  </DomainObject.Predmet.OstaliListFormatedWithAdressOIB>
  <DomainObject.Predmet.OstaliListNazivFormated>
    <izvorni_sadrzaj>
      <item>ŽDO Građansko-upravni odjel</item>
      <item>Poduzeće za ceste</item>
    </izvorni_sadrzaj>
    <derivirana_varijabla naziv="DomainObject.Predmet.OstaliListNazivFormated_1">
      <item>ŽDO Građansko-upravni odjel</item>
      <item>Poduzeće za ceste</item>
    </derivirana_varijabla>
  </DomainObject.Predmet.OstaliListNazivFormated>
  <DomainObject.Predmet.OstaliListNazivFormatedOIB>
    <izvorni_sadrzaj>
      <item>ŽDO Građansko-upravni odjel</item>
      <item>Poduzeće za ceste</item>
    </izvorni_sadrzaj>
    <derivirana_varijabla naziv="DomainObject.Predmet.OstaliListNazivFormatedOIB_1">
      <item>ŽDO Građansko-upravni odjel</item>
      <item>Poduzeće za ceste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, Osijek</izvorni_sadrzaj>
    <derivirana_varijabla naziv="DomainObject.Predmet.StrankaIDrugi_1">Financijska agencija , Osijek</derivirana_varijabla>
  </DomainObject.Predmet.StrankaIDrugi>
  <DomainObject.Predmet.ProtustrankaIDrugi>
    <izvorni_sadrzaj>DEKAGON GRUPA društvo s ograničenom odgovornošću za trgovinu i usluge, SLAVONSKI BROD</izvorni_sadrzaj>
    <derivirana_varijabla naziv="DomainObject.Predmet.ProtustrankaIDrugi_1">DEKAGON GRUPA društvo s ograničenom odgovornošću za trgovinu i usluge, SLAVONSKI BROD</derivirana_varijabla>
  </DomainObject.Predmet.ProtustrankaIDrugi>
  <DomainObject.Predmet.StrankaIDrugiAdressOIB>
    <izvorni_sadrzaj>Financijska agencija , Osijek, OIB 85821130368, Vrtni put 3, 10000 Zagreb</izvorni_sadrzaj>
    <derivirana_varijabla naziv="DomainObject.Predmet.StrankaIDrugiAdressOIB_1">Financijska agencija , Osijek, OIB 85821130368, Vrtni put 3, 10000 Zagreb</derivirana_varijabla>
  </DomainObject.Predmet.StrankaIDrugiAdressOIB>
  <DomainObject.Predmet.ProtustrankaIDrugiAdressOIB>
    <izvorni_sadrzaj>DEKAGON GRUPA društvo s ograničenom odgovornošću za trgovinu i usluge, SLAVONSKI BROD, OIB 43671769015, Bosutska 7, 35000 Slavonski Brod</izvorni_sadrzaj>
    <derivirana_varijabla naziv="DomainObject.Predmet.ProtustrankaIDrugiAdressOIB_1">DEKAGON GRUPA društvo s ograničenom odgovornošću za trgovinu i usluge, SLAVONSKI BROD, OIB 43671769015, Bosutska 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DEKAGON GRUPA društvo s ograničenom odgovornošću za trgovinu i usluge, SLAVONSKI BROD</item>
      <item>Financijska agencija , Osijek</item>
      <item>ŽDO Građansko-upravni odjel</item>
      <item>Poduzeće za ceste</item>
    </izvorni_sadrzaj>
    <derivirana_varijabla naziv="DomainObject.Predmet.SudioniciListNaziv_1">
      <item>DEKAGON GRUPA društvo s ograničenom odgovornošću za trgovinu i usluge, SLAVONSKI BROD</item>
      <item>Financijska agencija , Osijek</item>
      <item>ŽDO Građansko-upravni odjel</item>
      <item>Poduzeće za ceste</item>
    </derivirana_varijabla>
  </DomainObject.Predmet.SudioniciListNaziv>
  <DomainObject.Predmet.SudioniciListAdressOIB>
    <izvorni_sadrzaj>
      <item>DEKAGON GRUPA društvo s ograničenom odgovornošću za trgovinu i usluge, SLAVONSKI BROD, OIB 43671769015, Bosutska 7,35000 Slavonski Brod</item>
      <item>Financijska agencija , Osijek, OIB 85821130368, Vrtni put 3,10000 Zagreb</item>
      <item>ŽDO Građansko-upravni odjel, Županijska,35000 Slavonski Brod</item>
      <item>Poduzeće za ceste, Zrinska 115,35000 Slavonski Brod</item>
    </izvorni_sadrzaj>
    <derivirana_varijabla naziv="DomainObject.Predmet.SudioniciListAdressOIB_1">
      <item>DEKAGON GRUPA društvo s ograničenom odgovornošću za trgovinu i usluge, SLAVONSKI BROD, OIB 43671769015, Bosutska 7,35000 Slavonski Brod</item>
      <item>Financijska agencija , Osijek, OIB 85821130368, Vrtni put 3,10000 Zagreb</item>
      <item>ŽDO Građansko-upravni odjel, Županijska,35000 Slavonski Brod</item>
      <item>Poduzeće za ceste, Zrinska 115,35000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43671769015</item>
      <item>, OIB 85821130368</item>
      <item>, OIB null</item>
      <item>, OIB null</item>
    </izvorni_sadrzaj>
    <derivirana_varijabla naziv="DomainObject.Predmet.SudioniciListNazivOIB_1">
      <item>, OIB 43671769015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518</properties:Words>
  <properties:Characters>2784</properties:Characters>
  <properties:Lines>90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2018-07-03T11:20:00Z</dcterms:created>
  <dc:creator>wsadmin</dc:creator>
  <cp:lastModifiedBy>wsadmin</cp:lastModifiedBy>
  <cp:lastPrinted>2018-07-03T11:28:00Z</cp:lastPrinted>
  <dcterms:modified xmlns:xsi="http://www.w3.org/2001/XMLSchema-instance" xsi:type="dcterms:W3CDTF">2018-07-03T11:31:00Z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- Dekagon grupa.docx)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