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5e9c" w14:paraId="d985e9c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90F24">
        <w:t>278/12</w:t>
      </w:r>
      <w:r w:rsidR="00B3035B">
        <w:t>-</w:t>
      </w:r>
      <w:r w:rsidR="006D641B">
        <w:t>447</w:t>
      </w:r>
    </w:p>
    <w:p w:rsidRDefault="00BE12FF" w:rsidP="00BE12FF" w:rsidR="00BE12FF">
      <w:r>
        <w:rPr>
          <w:rStyle w:val="Naglaeno"/>
        </w:rPr>
        <w:t xml:space="preserve">             </w:t>
      </w:r>
      <w:r w:rsidR="0085581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BC0359" w:rsidP="00BE12FF" w:rsidR="00BC035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A90F24" w:rsidR="00A90F24">
      <w:pPr>
        <w:jc w:val="both"/>
      </w:pPr>
      <w:r>
        <w:tab/>
      </w:r>
      <w:r w:rsidR="00A90F24">
        <w:t xml:space="preserve">Trgovački sud u Osijeku, po </w:t>
      </w:r>
      <w:r w:rsidR="002D4FCA">
        <w:t>stečajnoj sutkinji</w:t>
      </w:r>
      <w:r w:rsidR="00A90F24">
        <w:t xml:space="preserve"> Nadi Roso, u stečajnom postupku nad  dužnikom: </w:t>
      </w:r>
      <w:r w:rsidR="00A90F24" w:rsidRPr="002D4FCA">
        <w:rPr>
          <w:b/>
        </w:rPr>
        <w:t xml:space="preserve">PROGRES d.d.za građevinarstvo  u stečaju Beli Manastir, Bele </w:t>
      </w:r>
      <w:proofErr w:type="spellStart"/>
      <w:r w:rsidR="00A90F24" w:rsidRPr="002D4FCA">
        <w:rPr>
          <w:b/>
        </w:rPr>
        <w:t>Bartoka</w:t>
      </w:r>
      <w:proofErr w:type="spellEnd"/>
      <w:r w:rsidR="00A90F24" w:rsidRPr="002D4FCA">
        <w:rPr>
          <w:b/>
        </w:rPr>
        <w:t xml:space="preserve"> 2, ured u Osijeku, Vinkovačka 29 ,OIB: 66292351185</w:t>
      </w:r>
      <w:r w:rsidR="00A90F24">
        <w:t xml:space="preserve">, dana </w:t>
      </w:r>
      <w:r w:rsidR="00F20A97">
        <w:t>4. srpnja</w:t>
      </w:r>
      <w:r w:rsidR="00BC0359">
        <w:t xml:space="preserve"> 2017. g</w:t>
      </w:r>
      <w:r w:rsidR="002D4FCA">
        <w:t>.,</w:t>
      </w:r>
    </w:p>
    <w:p w:rsidRDefault="002D4FCA" w:rsidP="002D4FCA" w:rsidR="00A90F24">
      <w:pPr>
        <w:tabs>
          <w:tab w:pos="7200" w:val="left"/>
        </w:tabs>
        <w:jc w:val="both"/>
      </w:pPr>
      <w:r>
        <w:tab/>
      </w:r>
    </w:p>
    <w:p w:rsidRDefault="00A90F24" w:rsidP="00A90F24" w:rsidR="00A90F24" w:rsidRPr="00BC0359">
      <w:pPr>
        <w:jc w:val="both"/>
      </w:pPr>
    </w:p>
    <w:p w:rsidRDefault="00A90F24" w:rsidP="00A90F24" w:rsidR="00A90F24" w:rsidRPr="00BC0359">
      <w:pPr>
        <w:jc w:val="center"/>
      </w:pPr>
      <w:r w:rsidRPr="00BC0359">
        <w:t>r i j e š i o  j e</w:t>
      </w:r>
    </w:p>
    <w:p w:rsidRDefault="00A90F24" w:rsidP="00A90F24" w:rsidR="00A90F24" w:rsidRPr="00A90F24">
      <w:pPr>
        <w:jc w:val="center"/>
        <w:rPr>
          <w:b/>
        </w:rPr>
      </w:pPr>
    </w:p>
    <w:p w:rsidRDefault="00A90F24" w:rsidP="00B5258B" w:rsidR="00A90F24" w:rsidRPr="006D641B">
      <w:pPr>
        <w:jc w:val="both"/>
      </w:pPr>
    </w:p>
    <w:p w:rsidRDefault="00F20A97" w:rsidP="006D641B" w:rsidR="00F20A97" w:rsidRPr="006D641B">
      <w:pPr>
        <w:pStyle w:val="Odlomakpopisa"/>
        <w:numPr>
          <w:ilvl w:val="0"/>
          <w:numId w:val="25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6D641B">
        <w:rPr>
          <w:rFonts w:hAnsi="Times New Roman" w:ascii="Times New Roman"/>
          <w:sz w:val="24"/>
          <w:szCs w:val="24"/>
        </w:rPr>
        <w:t xml:space="preserve">Prihvaća se ponuda ponuditelja </w:t>
      </w:r>
      <w:r w:rsidR="006D641B" w:rsidRPr="006D641B">
        <w:rPr>
          <w:rFonts w:hAnsi="Times New Roman" w:ascii="Times New Roman"/>
          <w:sz w:val="24"/>
          <w:szCs w:val="24"/>
        </w:rPr>
        <w:t>Karlo Kosina Osijek, Vijenac A. Cesarca 20/E OIB: 90367598915</w:t>
      </w:r>
      <w:r w:rsidRPr="006D641B">
        <w:rPr>
          <w:rFonts w:hAnsi="Times New Roman" w:ascii="Times New Roman"/>
          <w:sz w:val="24"/>
          <w:szCs w:val="24"/>
        </w:rPr>
        <w:t xml:space="preserve">, za kupovinu nekretnine u vlasništvu stečajnog dužnika </w:t>
      </w:r>
      <w:r w:rsidRPr="006D641B">
        <w:rPr>
          <w:rFonts w:hAnsi="Times New Roman" w:ascii="Times New Roman"/>
          <w:b/>
          <w:sz w:val="24"/>
          <w:szCs w:val="24"/>
        </w:rPr>
        <w:t>PROGRES d.d.</w:t>
      </w:r>
      <w:r w:rsidR="00B5258B" w:rsidRPr="006D641B">
        <w:rPr>
          <w:rFonts w:hAnsi="Times New Roman" w:ascii="Times New Roman"/>
          <w:b/>
          <w:sz w:val="24"/>
          <w:szCs w:val="24"/>
        </w:rPr>
        <w:t xml:space="preserve"> </w:t>
      </w:r>
      <w:r w:rsidRPr="006D641B">
        <w:rPr>
          <w:rFonts w:hAnsi="Times New Roman" w:ascii="Times New Roman"/>
          <w:b/>
          <w:sz w:val="24"/>
          <w:szCs w:val="24"/>
        </w:rPr>
        <w:t xml:space="preserve">za građevinarstvo  </w:t>
      </w:r>
      <w:r w:rsidR="00B5258B" w:rsidRPr="006D641B">
        <w:rPr>
          <w:rFonts w:hAnsi="Times New Roman" w:ascii="Times New Roman"/>
          <w:b/>
          <w:sz w:val="24"/>
          <w:szCs w:val="24"/>
        </w:rPr>
        <w:t>„</w:t>
      </w:r>
      <w:r w:rsidRPr="006D641B">
        <w:rPr>
          <w:rFonts w:hAnsi="Times New Roman" w:ascii="Times New Roman"/>
          <w:b/>
          <w:sz w:val="24"/>
          <w:szCs w:val="24"/>
        </w:rPr>
        <w:t>u stečaju</w:t>
      </w:r>
      <w:r w:rsidR="00B5258B" w:rsidRPr="006D641B">
        <w:rPr>
          <w:rFonts w:hAnsi="Times New Roman" w:ascii="Times New Roman"/>
          <w:b/>
          <w:sz w:val="24"/>
          <w:szCs w:val="24"/>
        </w:rPr>
        <w:t xml:space="preserve">“ </w:t>
      </w:r>
      <w:r w:rsidRPr="006D641B">
        <w:rPr>
          <w:rFonts w:hAnsi="Times New Roman" w:ascii="Times New Roman"/>
          <w:b/>
          <w:sz w:val="24"/>
          <w:szCs w:val="24"/>
        </w:rPr>
        <w:t xml:space="preserve"> Beli Manastir, Bele </w:t>
      </w:r>
      <w:proofErr w:type="spellStart"/>
      <w:r w:rsidRPr="006D641B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Pr="006D641B">
        <w:rPr>
          <w:rFonts w:hAnsi="Times New Roman" w:ascii="Times New Roman"/>
          <w:b/>
          <w:sz w:val="24"/>
          <w:szCs w:val="24"/>
        </w:rPr>
        <w:t xml:space="preserve"> 2, ured u Osijeku, Vinkovačka 29 ,OIB: 66292351185</w:t>
      </w:r>
      <w:r w:rsidRPr="006D641B">
        <w:rPr>
          <w:rFonts w:hAnsi="Times New Roman" w:ascii="Times New Roman"/>
          <w:sz w:val="24"/>
          <w:szCs w:val="24"/>
        </w:rPr>
        <w:t>i to za:</w:t>
      </w:r>
    </w:p>
    <w:p w:rsidRDefault="00F20A97" w:rsidP="00B5258B" w:rsidR="00F20A97" w:rsidRPr="006D641B">
      <w:pPr>
        <w:pStyle w:val="Bezproreda"/>
        <w:ind w:firstLine="708"/>
        <w:jc w:val="both"/>
      </w:pPr>
    </w:p>
    <w:p w:rsidRDefault="006D641B" w:rsidP="006D641B" w:rsidR="006D641B" w:rsidRPr="006D641B">
      <w:pPr>
        <w:pStyle w:val="Odlomakpopisa"/>
        <w:numPr>
          <w:ilvl w:val="0"/>
          <w:numId w:val="23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6D641B">
        <w:rPr>
          <w:rFonts w:hAnsi="Times New Roman" w:ascii="Times New Roman"/>
          <w:sz w:val="24"/>
          <w:szCs w:val="24"/>
        </w:rPr>
        <w:t xml:space="preserve">Upisanu u Općinskom sudu u Osijeku zemljišnoknjižnom odjelu Osijek k.o. Osijek </w:t>
      </w:r>
      <w:proofErr w:type="spellStart"/>
      <w:r w:rsidRPr="006D641B">
        <w:rPr>
          <w:rFonts w:hAnsi="Times New Roman" w:ascii="Times New Roman"/>
          <w:sz w:val="24"/>
          <w:szCs w:val="24"/>
        </w:rPr>
        <w:t>zk</w:t>
      </w:r>
      <w:proofErr w:type="spellEnd"/>
      <w:r w:rsidRPr="006D641B">
        <w:rPr>
          <w:rFonts w:hAnsi="Times New Roman" w:ascii="Times New Roman"/>
          <w:sz w:val="24"/>
          <w:szCs w:val="24"/>
        </w:rPr>
        <w:t xml:space="preserve">. ul. 18213 </w:t>
      </w:r>
      <w:proofErr w:type="spellStart"/>
      <w:r w:rsidRPr="006D641B">
        <w:rPr>
          <w:rFonts w:hAnsi="Times New Roman" w:ascii="Times New Roman"/>
          <w:sz w:val="24"/>
          <w:szCs w:val="24"/>
        </w:rPr>
        <w:t>kč</w:t>
      </w:r>
      <w:proofErr w:type="spellEnd"/>
      <w:r w:rsidRPr="006D641B">
        <w:rPr>
          <w:rFonts w:hAnsi="Times New Roman" w:ascii="Times New Roman"/>
          <w:sz w:val="24"/>
          <w:szCs w:val="24"/>
        </w:rPr>
        <w:t>. br. 4500/1 PU/ETAŽA 2 kuća broj 29, garaža i skladište i dvor Vinkovačka ulica 843 m2</w:t>
      </w:r>
    </w:p>
    <w:p w:rsidRDefault="00F20A97" w:rsidP="00B5258B" w:rsidR="00F20A97" w:rsidRPr="006D641B">
      <w:pPr>
        <w:ind w:firstLine="708"/>
        <w:jc w:val="both"/>
      </w:pPr>
      <w:r w:rsidRPr="006D641B">
        <w:t xml:space="preserve">za iznos od </w:t>
      </w:r>
      <w:r w:rsidR="006D641B">
        <w:rPr>
          <w:b/>
        </w:rPr>
        <w:t>720.000,00</w:t>
      </w:r>
      <w:r w:rsidR="006D641B" w:rsidRPr="006D641B">
        <w:rPr>
          <w:b/>
        </w:rPr>
        <w:t xml:space="preserve"> kn</w:t>
      </w:r>
      <w:r w:rsidRPr="006D641B">
        <w:t>, te mu se ujedno i dosuđuje imovina u vlasništvu stečajnog dužnika.</w:t>
      </w:r>
    </w:p>
    <w:p w:rsidRDefault="00F20A97" w:rsidP="006D641B" w:rsidR="00F20A97" w:rsidRPr="006D641B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 w:val="24"/>
          <w:szCs w:val="24"/>
        </w:rPr>
      </w:pPr>
      <w:r w:rsidRPr="006D641B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6D641B">
        <w:rPr>
          <w:rFonts w:hAnsi="Times New Roman" w:ascii="Times New Roman"/>
          <w:sz w:val="24"/>
          <w:szCs w:val="24"/>
        </w:rPr>
        <w:t>kupovnine</w:t>
      </w:r>
      <w:proofErr w:type="spellEnd"/>
      <w:r w:rsidRPr="006D641B">
        <w:rPr>
          <w:rFonts w:hAnsi="Times New Roman" w:ascii="Times New Roman"/>
          <w:sz w:val="24"/>
          <w:szCs w:val="24"/>
        </w:rPr>
        <w:t>, umanjene za iznos položene jamčevine, u roku od 30 dana od dana pravomoćnosti rješenja o dosudi na žiro račun Trgovačkog suda u Osijeku broj: IBAN: HR3123900011300000200 kod Hrvatske poštanske banke, model: HR05, poziv na broj: 272-</w:t>
      </w:r>
      <w:r w:rsidR="00B5258B" w:rsidRPr="006D641B">
        <w:rPr>
          <w:rFonts w:hAnsi="Times New Roman" w:ascii="Times New Roman"/>
          <w:sz w:val="24"/>
          <w:szCs w:val="24"/>
        </w:rPr>
        <w:t>278-12</w:t>
      </w:r>
      <w:r w:rsidRPr="006D641B">
        <w:rPr>
          <w:rFonts w:hAnsi="Times New Roman" w:ascii="Times New Roman"/>
          <w:sz w:val="24"/>
          <w:szCs w:val="24"/>
        </w:rPr>
        <w:t>.</w:t>
      </w:r>
    </w:p>
    <w:p w:rsidRDefault="00F20A97" w:rsidP="006D641B" w:rsidR="00F20A97" w:rsidRPr="006D641B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 w:val="24"/>
          <w:szCs w:val="24"/>
        </w:rPr>
      </w:pPr>
      <w:r w:rsidRPr="006D641B">
        <w:rPr>
          <w:rFonts w:hAnsi="Times New Roman" w:ascii="Times New Roman"/>
          <w:sz w:val="24"/>
          <w:szCs w:val="24"/>
        </w:rPr>
        <w:t xml:space="preserve">Kupac je dužan platiti sve poreze, prireze, pristojbe, kao i ostale troškove vezane s prodajom i prijenosom vlasništva nekretnine iz točke 1. izreke ovoga rješenja na kupca. </w:t>
      </w:r>
    </w:p>
    <w:p w:rsidRDefault="00F20A97" w:rsidP="006D641B" w:rsidR="00F20A97" w:rsidRPr="00B5258B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 w:val="24"/>
          <w:szCs w:val="24"/>
        </w:rPr>
      </w:pPr>
      <w:r w:rsidRPr="006D641B">
        <w:rPr>
          <w:rFonts w:hAnsi="Times New Roman" w:ascii="Times New Roman"/>
          <w:sz w:val="24"/>
          <w:szCs w:val="24"/>
        </w:rPr>
        <w:t>Nakon pravomoćnosti ovoga</w:t>
      </w:r>
      <w:r w:rsidRPr="00B5258B">
        <w:rPr>
          <w:rFonts w:hAnsi="Times New Roman" w:ascii="Times New Roman"/>
          <w:sz w:val="24"/>
          <w:szCs w:val="24"/>
        </w:rPr>
        <w:t xml:space="preserve"> rješenja i nakon što kupac položi </w:t>
      </w:r>
      <w:proofErr w:type="spellStart"/>
      <w:r w:rsidRPr="00B5258B">
        <w:rPr>
          <w:rFonts w:hAnsi="Times New Roman" w:ascii="Times New Roman"/>
          <w:sz w:val="24"/>
          <w:szCs w:val="24"/>
        </w:rPr>
        <w:t>kupovninu</w:t>
      </w:r>
      <w:proofErr w:type="spellEnd"/>
      <w:r w:rsidRPr="00B5258B">
        <w:rPr>
          <w:rFonts w:hAnsi="Times New Roman" w:ascii="Times New Roman"/>
          <w:sz w:val="24"/>
          <w:szCs w:val="24"/>
        </w:rPr>
        <w:t>, te se u zemljišnu knjigu upiše u njegovu korist pravo vlasništva na dosuđenoj nekretnini, brisati će se prava,  tereti i zabilježbe, upisani na nekretnini.</w:t>
      </w:r>
    </w:p>
    <w:p w:rsidRDefault="00F20A97" w:rsidP="006D641B" w:rsidR="00F20A97" w:rsidRPr="00B5258B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 w:val="24"/>
          <w:szCs w:val="24"/>
        </w:rPr>
      </w:pPr>
      <w:r w:rsidRPr="00B5258B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B5258B">
        <w:rPr>
          <w:rFonts w:hAnsi="Times New Roman" w:ascii="Times New Roman"/>
          <w:sz w:val="24"/>
          <w:szCs w:val="24"/>
        </w:rPr>
        <w:t>kupovninu</w:t>
      </w:r>
      <w:proofErr w:type="spellEnd"/>
      <w:r w:rsidRPr="00B5258B">
        <w:rPr>
          <w:rFonts w:hAnsi="Times New Roman" w:ascii="Times New Roman"/>
          <w:sz w:val="24"/>
          <w:szCs w:val="24"/>
        </w:rPr>
        <w:t xml:space="preserve"> i nakon pravomoćnosti ovoga rješenja nekretnina će se predati kupcu, a temeljem posebnog zaključka.</w:t>
      </w:r>
    </w:p>
    <w:p w:rsidRDefault="00F20A97" w:rsidP="00C50741" w:rsidR="00F20A97" w:rsidRPr="00167732">
      <w:pPr>
        <w:jc w:val="both"/>
      </w:pPr>
    </w:p>
    <w:p w:rsidRDefault="00F20A97" w:rsidP="00F20A97" w:rsidR="00F20A97" w:rsidRPr="0000058F">
      <w:pPr>
        <w:pStyle w:val="Bezproreda"/>
        <w:jc w:val="center"/>
        <w:rPr>
          <w:b/>
        </w:rPr>
      </w:pPr>
      <w:r w:rsidRPr="0000058F">
        <w:rPr>
          <w:b/>
        </w:rPr>
        <w:lastRenderedPageBreak/>
        <w:t>Obrazloženje</w:t>
      </w:r>
    </w:p>
    <w:p w:rsidRDefault="00F20A97" w:rsidP="00F20A97" w:rsidR="00F20A97" w:rsidRPr="0000058F">
      <w:pPr>
        <w:pStyle w:val="Bezproreda"/>
        <w:jc w:val="center"/>
        <w:rPr>
          <w:b/>
        </w:rPr>
      </w:pPr>
    </w:p>
    <w:p w:rsidRDefault="00F20A97" w:rsidP="00F20A97" w:rsidR="00F20A97" w:rsidRPr="0000058F">
      <w:pPr>
        <w:pStyle w:val="Bezproreda"/>
        <w:jc w:val="center"/>
        <w:rPr>
          <w:b/>
        </w:rPr>
      </w:pPr>
    </w:p>
    <w:p w:rsidRDefault="00F20A97" w:rsidP="00F20A97" w:rsidR="00F20A97" w:rsidRPr="0000058F">
      <w:pPr>
        <w:ind w:firstLine="708"/>
        <w:jc w:val="both"/>
      </w:pPr>
      <w:r w:rsidRPr="0000058F">
        <w:t xml:space="preserve">Na  javnoj dražbi održanoj dana </w:t>
      </w:r>
      <w:r w:rsidR="00B5258B">
        <w:t>29. lipnja</w:t>
      </w:r>
      <w:r>
        <w:t xml:space="preserve"> 2017. g.</w:t>
      </w:r>
      <w:r w:rsidRPr="0000058F">
        <w:t xml:space="preserve"> za imovinu u vlasništvu stečajnog dužnika kao </w:t>
      </w:r>
      <w:r w:rsidR="00C50741">
        <w:t>najbolji</w:t>
      </w:r>
      <w:r w:rsidRPr="0000058F">
        <w:t xml:space="preserve"> ponuditelj ponudu je istakao ponuditelj naveden u točki 1. izreke ovog rješenja.</w:t>
      </w:r>
    </w:p>
    <w:p w:rsidRDefault="00C50741" w:rsidP="00F20A97" w:rsidR="00F20A97" w:rsidRPr="00EB30AE">
      <w:pPr>
        <w:ind w:firstLine="709"/>
        <w:jc w:val="both"/>
        <w:rPr>
          <w:rFonts w:eastAsia="Calibri"/>
        </w:rPr>
      </w:pPr>
      <w:r>
        <w:t xml:space="preserve">Budući da je ponuditelj </w:t>
      </w:r>
      <w:r w:rsidRPr="006D641B">
        <w:t>Karlo Kosina Osijek, Vijenac A. Cesarca 20/E OIB: 90367598915</w:t>
      </w:r>
      <w:r w:rsidR="00F20A97" w:rsidRPr="0000058F">
        <w:t>,</w:t>
      </w:r>
      <w:r>
        <w:t xml:space="preserve"> dao ponudu s najvišom cijene te budući da nakon počeka od 10 minuta nije bilo novih ponuda</w:t>
      </w:r>
      <w:r w:rsidR="00F20A97" w:rsidRPr="0000058F">
        <w:t xml:space="preserve"> ispunjeni su uvjeti iz zaključka o određivanju prodaje od </w:t>
      </w:r>
      <w:r w:rsidR="00B5258B">
        <w:t>12</w:t>
      </w:r>
      <w:r w:rsidR="00F20A97">
        <w:t>. svibnja 2017. g.</w:t>
      </w:r>
      <w:r w:rsidR="00F20A97" w:rsidRPr="0000058F">
        <w:t xml:space="preserve"> i oglasa za usmenu javnu dražbu, sud je prihvatio ovu ponudu, te imovinu u vlasništvu stečajnog dužnika dosudio kao u točki 1. izreke ovog rješenja.</w:t>
      </w:r>
    </w:p>
    <w:p w:rsidRDefault="00F20A97" w:rsidP="00F20A97" w:rsidR="00F20A97" w:rsidRPr="0000058F">
      <w:pPr>
        <w:pStyle w:val="Bezproreda"/>
        <w:ind w:firstLine="708"/>
        <w:jc w:val="both"/>
      </w:pPr>
      <w:r w:rsidRPr="0000058F">
        <w:t xml:space="preserve">Slijedom navedenog sud je odlučio kao u izreci rješenja sukladno čl. 103. i 108. Ovršnog zakona (NN 112/12), a sve u skladu s čl. 164. Stečajnog zakona (NN </w:t>
      </w:r>
      <w:hyperlink r:id="rId11" w:history="true">
        <w:r w:rsidRPr="0000058F">
          <w:t>44/96</w:t>
        </w:r>
      </w:hyperlink>
      <w:r w:rsidRPr="0000058F">
        <w:t xml:space="preserve">, </w:t>
      </w:r>
      <w:hyperlink r:id="rId12" w:history="true">
        <w:r w:rsidRPr="0000058F">
          <w:t>29/99</w:t>
        </w:r>
      </w:hyperlink>
      <w:r w:rsidRPr="0000058F">
        <w:t xml:space="preserve">, </w:t>
      </w:r>
      <w:hyperlink r:id="rId13" w:history="true">
        <w:r w:rsidRPr="0000058F">
          <w:t>129/00</w:t>
        </w:r>
      </w:hyperlink>
      <w:r w:rsidRPr="0000058F">
        <w:t xml:space="preserve">, </w:t>
      </w:r>
      <w:hyperlink r:id="rId14" w:history="true">
        <w:r w:rsidRPr="0000058F">
          <w:t>123/03</w:t>
        </w:r>
      </w:hyperlink>
      <w:r w:rsidRPr="0000058F">
        <w:t xml:space="preserve">, </w:t>
      </w:r>
      <w:hyperlink r:id="rId15" w:history="true">
        <w:r w:rsidRPr="0000058F">
          <w:t>82/06</w:t>
        </w:r>
      </w:hyperlink>
      <w:r w:rsidRPr="0000058F">
        <w:t xml:space="preserve">, </w:t>
      </w:r>
      <w:hyperlink r:id="rId16" w:history="true">
        <w:r w:rsidRPr="0000058F">
          <w:t>116/10</w:t>
        </w:r>
      </w:hyperlink>
      <w:r w:rsidRPr="0000058F">
        <w:t xml:space="preserve">, </w:t>
      </w:r>
      <w:hyperlink r:id="rId17" w:history="true">
        <w:r w:rsidRPr="0000058F">
          <w:t>25/12</w:t>
        </w:r>
      </w:hyperlink>
      <w:r w:rsidRPr="0000058F">
        <w:t xml:space="preserve">, </w:t>
      </w:r>
      <w:hyperlink r:id="rId18" w:history="true">
        <w:r w:rsidRPr="0000058F">
          <w:t>133/12</w:t>
        </w:r>
      </w:hyperlink>
      <w:r w:rsidRPr="0000058F">
        <w:t>, 45/13).</w:t>
      </w:r>
    </w:p>
    <w:p w:rsidRDefault="00F20A97" w:rsidP="00F20A97" w:rsidR="00F20A97" w:rsidRPr="0000058F">
      <w:pPr>
        <w:pStyle w:val="Bezproreda"/>
        <w:rPr>
          <w:b/>
        </w:rPr>
      </w:pPr>
    </w:p>
    <w:p w:rsidRDefault="00F20A97" w:rsidP="00F20A97" w:rsidR="00F20A97" w:rsidRPr="0000058F">
      <w:pPr>
        <w:pStyle w:val="Bezproreda"/>
        <w:rPr>
          <w:b/>
        </w:rPr>
      </w:pPr>
    </w:p>
    <w:p w:rsidRDefault="00A90F24" w:rsidP="00A90F24" w:rsidR="00A90F24">
      <w:pPr>
        <w:jc w:val="both"/>
      </w:pPr>
    </w:p>
    <w:p w:rsidRDefault="002D4FCA" w:rsidP="002D4FCA" w:rsidR="00A90F24">
      <w:pPr>
        <w:tabs>
          <w:tab w:pos="4677" w:val="center"/>
          <w:tab w:pos="6645" w:val="left"/>
        </w:tabs>
      </w:pPr>
      <w:r>
        <w:tab/>
      </w:r>
      <w:r w:rsidR="00A90F24">
        <w:t xml:space="preserve">U Osijeku  </w:t>
      </w:r>
      <w:r w:rsidR="00B5258B">
        <w:t>4. srpnja</w:t>
      </w:r>
      <w:r w:rsidR="001A735F">
        <w:t xml:space="preserve"> 2017. g.</w:t>
      </w: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 xml:space="preserve">         STEČAJNA SUTKINJA</w:t>
      </w:r>
    </w:p>
    <w:p w:rsidRDefault="002D4FCA" w:rsidP="002D4FCA" w:rsidR="002D4FCA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D4FCA" w:rsidP="002D4FCA" w:rsidR="002D4FCA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 xml:space="preserve">Stečajna upraviteljica Paula </w:t>
      </w:r>
      <w:proofErr w:type="spellStart"/>
      <w:r>
        <w:t>Čandrlić</w:t>
      </w:r>
      <w:proofErr w:type="spellEnd"/>
      <w:r>
        <w:t xml:space="preserve"> Mesarić</w:t>
      </w:r>
    </w:p>
    <w:p w:rsidRDefault="00C50741" w:rsidP="002D4FCA" w:rsidR="00C50741" w:rsidRPr="00C50741">
      <w:pPr>
        <w:pStyle w:val="Tijeloteksta"/>
        <w:numPr>
          <w:ilvl w:val="0"/>
          <w:numId w:val="5"/>
        </w:numPr>
        <w:rPr>
          <w:b/>
        </w:rPr>
      </w:pPr>
      <w:r w:rsidRPr="006D641B">
        <w:t>Karlo Kosina O</w:t>
      </w:r>
      <w:r>
        <w:t xml:space="preserve">sijek, Vijenac A. Cesarca 20/E </w:t>
      </w:r>
    </w:p>
    <w:p w:rsidRDefault="00C50741" w:rsidP="002D4FCA" w:rsidR="00C50741" w:rsidRPr="00C50741">
      <w:pPr>
        <w:pStyle w:val="Tijeloteksta"/>
        <w:numPr>
          <w:ilvl w:val="0"/>
          <w:numId w:val="5"/>
        </w:numPr>
        <w:rPr>
          <w:b/>
        </w:rPr>
      </w:pPr>
      <w:r>
        <w:t>ŽDO Osijek</w:t>
      </w:r>
    </w:p>
    <w:p w:rsidRDefault="00C50741" w:rsidP="002D4FCA" w:rsidR="00C50741" w:rsidRPr="00C50741">
      <w:pPr>
        <w:pStyle w:val="Tijeloteksta"/>
        <w:numPr>
          <w:ilvl w:val="0"/>
          <w:numId w:val="5"/>
        </w:numPr>
        <w:rPr>
          <w:b/>
        </w:rPr>
      </w:pPr>
      <w:r>
        <w:t>B2 Kapital d.o.o. Zagreb, Radnička cesta 41</w:t>
      </w:r>
    </w:p>
    <w:p w:rsidRDefault="002D4FCA" w:rsidP="002D4FCA" w:rsidR="002D4FCA">
      <w:pPr>
        <w:pStyle w:val="Tijeloteksta"/>
        <w:numPr>
          <w:ilvl w:val="0"/>
          <w:numId w:val="5"/>
        </w:numPr>
        <w:rPr>
          <w:b/>
        </w:rPr>
      </w:pPr>
      <w:r>
        <w:t xml:space="preserve">ZK odjel Općinskog suda u </w:t>
      </w:r>
      <w:r w:rsidR="00C50741">
        <w:t>Osijeku</w:t>
      </w:r>
      <w:r>
        <w:t xml:space="preserve"> </w:t>
      </w:r>
      <w:r w:rsidRPr="00B3035B">
        <w:rPr>
          <w:b/>
        </w:rPr>
        <w:t>po pravomoćnosti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e- oglasna ploča, ovdje</w:t>
      </w:r>
    </w:p>
    <w:p w:rsidRDefault="00B1474D" w:rsidP="002D4FCA" w:rsidR="002D4FCA">
      <w:pPr>
        <w:pStyle w:val="Tijeloteksta"/>
        <w:numPr>
          <w:ilvl w:val="0"/>
          <w:numId w:val="5"/>
        </w:numPr>
      </w:pPr>
      <w:r>
        <w:t>R-</w:t>
      </w:r>
      <w:r w:rsidR="00B5258B">
        <w:t>19.9.</w:t>
      </w: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A90F24" w:rsidP="00A90F24" w:rsidR="00A90F24">
      <w:pPr>
        <w:jc w:val="center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9DF" w:rsidR="009109DF">
      <w:r>
        <w:separator/>
      </w:r>
    </w:p>
  </w:endnote>
  <w:endnote w:id="0" w:type="continuationSeparator">
    <w:p w:rsidRDefault="009109DF" w:rsidR="00910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9DF" w:rsidR="009109DF">
      <w:r>
        <w:separator/>
      </w:r>
    </w:p>
  </w:footnote>
  <w:footnote w:id="0" w:type="continuationSeparator">
    <w:p w:rsidRDefault="009109DF" w:rsidR="009109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4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A735F" w:rsidR="001A735F">
    <w:pPr>
      <w:jc w:val="right"/>
    </w:pPr>
    <w:r>
      <w:tab/>
    </w:r>
    <w:r>
      <w:tab/>
    </w:r>
    <w:r w:rsidR="00B5258B">
      <w:t>6 St-278/12-4</w:t>
    </w:r>
    <w:r w:rsidR="006D641B">
      <w:t>47</w:t>
    </w:r>
  </w:p>
  <w:p w:rsidRDefault="00F50565" w:rsidP="00A90F24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32A64"/>
    <w:multiLevelType w:val="hybridMultilevel"/>
    <w:tmpl w:val="3880DDCC"/>
    <w:lvl w:tplc="02C8348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617193"/>
    <w:multiLevelType w:val="hybridMultilevel"/>
    <w:tmpl w:val="7B9EECBC"/>
    <w:lvl w:tplc="9792211C" w:ilvl="0">
      <w:start w:val="1"/>
      <w:numFmt w:val="decimal"/>
      <w:lvlText w:val="%1."/>
      <w:lvlJc w:val="left"/>
      <w:pPr>
        <w:ind w:hanging="360" w:left="142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558051B"/>
    <w:multiLevelType w:val="hybridMultilevel"/>
    <w:tmpl w:val="F794A004"/>
    <w:lvl w:tplc="D22EAA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5AA5D99"/>
    <w:multiLevelType w:val="hybridMultilevel"/>
    <w:tmpl w:val="BB72B578"/>
    <w:lvl w:tplc="C0E6A782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8"/>
  </w:num>
  <w:num w:numId="5">
    <w:abstractNumId w:val="14"/>
  </w:num>
  <w:num w:numId="6">
    <w:abstractNumId w:val="20"/>
  </w:num>
  <w:num w:numId="7">
    <w:abstractNumId w:val="21"/>
  </w:num>
  <w:num w:numId="8">
    <w:abstractNumId w:val="10"/>
  </w:num>
  <w:num w:numId="9">
    <w:abstractNumId w:val="22"/>
  </w:num>
  <w:num w:numId="10">
    <w:abstractNumId w:val="4"/>
  </w:num>
  <w:num w:numId="11">
    <w:abstractNumId w:val="6"/>
  </w:num>
  <w:num w:numId="12">
    <w:abstractNumId w:val="23"/>
  </w:num>
  <w:num w:numId="13">
    <w:abstractNumId w:val="2"/>
  </w:num>
  <w:num w:numId="14">
    <w:abstractNumId w:val="12"/>
  </w:num>
  <w:num w:numId="15">
    <w:abstractNumId w:val="5"/>
  </w:num>
  <w:num w:numId="16">
    <w:abstractNumId w:val="9"/>
  </w:num>
  <w:num w:numId="17">
    <w:abstractNumId w:val="15"/>
  </w:num>
  <w:num w:numId="18">
    <w:abstractNumId w:val="3"/>
  </w:num>
  <w:num w:numId="19">
    <w:abstractNumId w:val="24"/>
  </w:num>
  <w:num w:numId="20">
    <w:abstractNumId w:val="7"/>
  </w:num>
  <w:num w:numId="21">
    <w:abstractNumId w:val="0"/>
  </w:num>
  <w:num w:numId="22">
    <w:abstractNumId w:val="1"/>
  </w:num>
  <w:num w:numId="23">
    <w:abstractNumId w:val="18"/>
  </w:num>
  <w:num w:numId="24">
    <w:abstractNumId w:val="16"/>
  </w:num>
  <w:num w:numId="25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36AB"/>
    <w:rsid w:val="000057B9"/>
    <w:rsid w:val="00014568"/>
    <w:rsid w:val="00015C57"/>
    <w:rsid w:val="00020F00"/>
    <w:rsid w:val="000358A8"/>
    <w:rsid w:val="00037F02"/>
    <w:rsid w:val="0004161B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711D5"/>
    <w:rsid w:val="0017291E"/>
    <w:rsid w:val="0018745E"/>
    <w:rsid w:val="00193FD2"/>
    <w:rsid w:val="001A7119"/>
    <w:rsid w:val="001A735F"/>
    <w:rsid w:val="001B691C"/>
    <w:rsid w:val="001C7225"/>
    <w:rsid w:val="001E06D7"/>
    <w:rsid w:val="00210590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D4FCA"/>
    <w:rsid w:val="002E17E8"/>
    <w:rsid w:val="002E6AA0"/>
    <w:rsid w:val="002F78B9"/>
    <w:rsid w:val="00307F36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3F65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41B"/>
    <w:rsid w:val="006D6978"/>
    <w:rsid w:val="006E0454"/>
    <w:rsid w:val="006F3607"/>
    <w:rsid w:val="00734462"/>
    <w:rsid w:val="00735462"/>
    <w:rsid w:val="0076065C"/>
    <w:rsid w:val="00763833"/>
    <w:rsid w:val="00764C83"/>
    <w:rsid w:val="00767088"/>
    <w:rsid w:val="00775AA3"/>
    <w:rsid w:val="007760F0"/>
    <w:rsid w:val="00784E93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55815"/>
    <w:rsid w:val="00864CDA"/>
    <w:rsid w:val="0088426E"/>
    <w:rsid w:val="008A300F"/>
    <w:rsid w:val="008A3350"/>
    <w:rsid w:val="008D37BB"/>
    <w:rsid w:val="00901EED"/>
    <w:rsid w:val="00902607"/>
    <w:rsid w:val="009109DF"/>
    <w:rsid w:val="00913943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90F24"/>
    <w:rsid w:val="00AA02FE"/>
    <w:rsid w:val="00AA7BA7"/>
    <w:rsid w:val="00AB71FE"/>
    <w:rsid w:val="00AF0945"/>
    <w:rsid w:val="00B11FDD"/>
    <w:rsid w:val="00B1474D"/>
    <w:rsid w:val="00B2515B"/>
    <w:rsid w:val="00B258D3"/>
    <w:rsid w:val="00B2798C"/>
    <w:rsid w:val="00B3035B"/>
    <w:rsid w:val="00B47CF8"/>
    <w:rsid w:val="00B52408"/>
    <w:rsid w:val="00B5258B"/>
    <w:rsid w:val="00B56C02"/>
    <w:rsid w:val="00B713D1"/>
    <w:rsid w:val="00BA388C"/>
    <w:rsid w:val="00BA441E"/>
    <w:rsid w:val="00BC0359"/>
    <w:rsid w:val="00BC5C48"/>
    <w:rsid w:val="00BE12FF"/>
    <w:rsid w:val="00BE316E"/>
    <w:rsid w:val="00BF79EC"/>
    <w:rsid w:val="00C26D1C"/>
    <w:rsid w:val="00C3127D"/>
    <w:rsid w:val="00C50741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2B6A"/>
    <w:rsid w:val="00CC321F"/>
    <w:rsid w:val="00CD05EA"/>
    <w:rsid w:val="00CE6704"/>
    <w:rsid w:val="00CE6749"/>
    <w:rsid w:val="00CF14CE"/>
    <w:rsid w:val="00D11521"/>
    <w:rsid w:val="00D16D3E"/>
    <w:rsid w:val="00D2331C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327EC"/>
    <w:rsid w:val="00E6367B"/>
    <w:rsid w:val="00E71337"/>
    <w:rsid w:val="00E7394B"/>
    <w:rsid w:val="00EB185D"/>
    <w:rsid w:val="00ED1853"/>
    <w:rsid w:val="00EF2B4D"/>
    <w:rsid w:val="00F20A97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t-9-8" w:type="paragraph">
    <w:name w:val="t-9-8"/>
    <w:basedOn w:val="Normal"/>
    <w:rsid w:val="00CC2B6A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true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4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5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t-9-8" w:type="paragraph">
    <w:name w:val="t-9-8"/>
    <w:basedOn w:val="Normal"/>
    <w:rsid w:val="00CC2B6A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1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4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5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6AF83-9958-48D3-A11D-DCC2423EF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501</properties:Words>
  <properties:Characters>2607</properties:Characters>
  <properties:Lines>103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2017-07-04T11:36:00Z</dcterms:created>
  <dc:creator>banka</dc:creator>
  <cp:lastModifiedBy>Danijela Sekulić</cp:lastModifiedBy>
  <cp:lastPrinted>2017-07-04T11:28:00Z</cp:lastPrinted>
  <dcterms:modified xmlns:xsi="http://www.w3.org/2001/XMLSchema-instance" xsi:type="dcterms:W3CDTF">2017-07-04T11:37:00Z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