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bb1c" w14:paraId="7b5bb1c" w:rsidRDefault="00047A8F" w:rsidP="00522A02" w:rsidR="00047A8F">
      <w:pPr>
        <w15:collapsed w:val="false"/>
      </w:pPr>
      <w:bookmarkStart w:name="_GoBack" w:id="0"/>
      <w:bookmarkEnd w:id="0"/>
    </w:p>
    <w:p w:rsidRDefault="00B5562E" w:rsidP="00522A02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522A02" w:rsidR="00A55158"/>
    <w:p w:rsidRDefault="00A55158" w:rsidP="00522A02" w:rsidR="00A55158">
      <w:r>
        <w:t>REPUBLIKA HRVATSKA</w:t>
      </w:r>
    </w:p>
    <w:p w:rsidRDefault="00A55158" w:rsidP="00522A02" w:rsidR="00A55158">
      <w:r>
        <w:t>TRGOVAČKI SUD U  OSIJEKU</w:t>
      </w:r>
    </w:p>
    <w:p w:rsidRDefault="00A55158" w:rsidP="00522A02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522A02" w:rsidR="00A55158">
      <w:r>
        <w:t>Trg pobjede 13</w:t>
      </w:r>
    </w:p>
    <w:p w:rsidRDefault="00A55158" w:rsidP="00522A02" w:rsidR="00A55158">
      <w:r>
        <w:t>35000 Slavonski Brod                                                               Broj: St-</w:t>
      </w:r>
      <w:r w:rsidR="00516893">
        <w:t>19</w:t>
      </w:r>
      <w:r w:rsidR="005732E4">
        <w:t>99</w:t>
      </w:r>
      <w:r w:rsidR="00060899">
        <w:t>/2016-3</w:t>
      </w:r>
    </w:p>
    <w:p w:rsidRDefault="00A55158" w:rsidP="00522A02" w:rsidR="00A55158"/>
    <w:p w:rsidRDefault="00F2165F" w:rsidP="00522A02" w:rsidR="00443F69" w:rsidRPr="00F2165F">
      <w:r>
        <w:t xml:space="preserve">  </w:t>
      </w:r>
    </w:p>
    <w:p w:rsidRDefault="00A55158" w:rsidP="00522A02" w:rsidR="00224AFF"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7331F0">
        <w:t>DRUGI NEPLAN j.d.o.o za ugostiteljstvo Hrvatska Kostajnica, Ante Starčevića 89, OIB 89262620268</w:t>
      </w:r>
      <w:r w:rsidR="00890E1B">
        <w:t>,</w:t>
      </w:r>
      <w:r w:rsidR="00FD4BA6">
        <w:t xml:space="preserve"> </w:t>
      </w:r>
      <w:r w:rsidR="00910C24">
        <w:t>teme</w:t>
      </w:r>
      <w:r w:rsidR="000327B5">
        <w:t>ljem članka 4</w:t>
      </w:r>
      <w:r w:rsidR="00D17A97">
        <w:t>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22A02" w:rsidR="00443F69"/>
    <w:p w:rsidRDefault="00224AFF" w:rsidP="00522A02" w:rsidR="00224AFF" w:rsidRPr="00532E0A">
      <w:pPr>
        <w:pStyle w:val="Naslov1"/>
      </w:pPr>
      <w:r>
        <w:t>O G L A S</w:t>
      </w:r>
    </w:p>
    <w:p w:rsidRDefault="00443F69" w:rsidP="00522A02" w:rsidR="00443F69"/>
    <w:p w:rsidRDefault="00224AFF" w:rsidP="00522A02" w:rsidR="00224AFF"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7331F0">
        <w:rPr>
          <w:bCs/>
        </w:rPr>
        <w:t xml:space="preserve"> </w:t>
      </w:r>
      <w:r w:rsidR="007331F0">
        <w:t>DRUGI NEPLAN j.d.o.o za ugostiteljstvo Hrvatska Kostajnica, Ante Starčevića 89, OIB 89262620268</w:t>
      </w:r>
      <w:r w:rsidR="00272E8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7331F0">
        <w:t>26.597,22</w:t>
      </w:r>
      <w:r w:rsidR="00C92767">
        <w:t xml:space="preserve"> </w:t>
      </w:r>
      <w:r>
        <w:t xml:space="preserve"> kn.</w:t>
      </w:r>
    </w:p>
    <w:p w:rsidRDefault="00224AFF" w:rsidP="00522A02" w:rsidR="003E4DD9"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890E1B">
        <w:t>zakonsk</w:t>
      </w:r>
      <w:r w:rsidR="007331F0">
        <w:t>a zastupnica</w:t>
      </w:r>
      <w:r w:rsidR="00272E8B">
        <w:t xml:space="preserve"> </w:t>
      </w:r>
      <w:r w:rsidR="00740A35">
        <w:t xml:space="preserve"> </w:t>
      </w:r>
      <w:r w:rsidR="007331F0">
        <w:t xml:space="preserve">Mira Milanović, </w:t>
      </w:r>
      <w:proofErr w:type="spellStart"/>
      <w:r w:rsidR="007331F0">
        <w:t>Potočani</w:t>
      </w:r>
      <w:proofErr w:type="spellEnd"/>
      <w:r w:rsidR="007331F0">
        <w:t xml:space="preserve"> </w:t>
      </w:r>
      <w:proofErr w:type="spellStart"/>
      <w:r w:rsidR="007331F0">
        <w:t>bb</w:t>
      </w:r>
      <w:proofErr w:type="spellEnd"/>
      <w:r w:rsidR="007331F0">
        <w:t>, Bosna i Hercegovina, OIB 48363005453</w:t>
      </w:r>
      <w:r w:rsidR="00890E1B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522A02" w:rsidR="00A63F24"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16893">
        <w:t>-19</w:t>
      </w:r>
      <w:r w:rsidR="005732E4">
        <w:t>99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522A02" w:rsidR="00A63F24"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522A02" w:rsidR="0054259D"/>
    <w:p w:rsidRDefault="0054259D" w:rsidP="00522A02" w:rsidR="00224AFF"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522A02" w:rsidR="0048554A" w:rsidRPr="00F2165F"/>
    <w:p w:rsidRDefault="008B0E56" w:rsidP="00522A02" w:rsidR="008B0E56">
      <w:r>
        <w:t xml:space="preserve">     </w:t>
      </w:r>
      <w:r w:rsidR="005B08B8">
        <w:tab/>
      </w:r>
      <w:r w:rsidR="005B08B8">
        <w:tab/>
      </w:r>
      <w:r w:rsidR="005B08B8">
        <w:tab/>
      </w:r>
      <w:r w:rsidR="005B08B8">
        <w:tab/>
      </w:r>
      <w:r w:rsidR="005B08B8">
        <w:tab/>
      </w:r>
      <w:r w:rsidR="005B08B8">
        <w:tab/>
      </w:r>
      <w:r w:rsidR="005B08B8">
        <w:tab/>
      </w:r>
      <w:r w:rsidR="005B08B8">
        <w:tab/>
      </w:r>
      <w:r>
        <w:t xml:space="preserve"> </w:t>
      </w:r>
      <w:r w:rsidR="007B4891">
        <w:t>STEČAJNI SUDAC:</w:t>
      </w:r>
    </w:p>
    <w:p w:rsidRDefault="007B4891" w:rsidP="00522A02" w:rsidR="00443F69">
      <w:r>
        <w:t xml:space="preserve">        </w:t>
      </w:r>
      <w:r w:rsidR="005B08B8">
        <w:tab/>
      </w:r>
      <w:r w:rsidR="005B08B8">
        <w:tab/>
      </w:r>
      <w:r w:rsidR="005B08B8">
        <w:tab/>
      </w:r>
      <w:r w:rsidR="005B08B8">
        <w:tab/>
      </w:r>
      <w:r w:rsidR="005B08B8">
        <w:tab/>
      </w:r>
      <w:r w:rsidR="005B08B8">
        <w:tab/>
      </w:r>
      <w:r w:rsidR="005B08B8">
        <w:tab/>
      </w:r>
      <w:r w:rsidR="005B08B8">
        <w:tab/>
        <w:t xml:space="preserve">   </w:t>
      </w:r>
      <w:r>
        <w:t xml:space="preserve"> Vesna Vukelić</w:t>
      </w:r>
    </w:p>
    <w:p w:rsidRDefault="00F2165F" w:rsidP="00522A02" w:rsidR="00F2165F" w:rsidRPr="00F2165F"/>
    <w:p w:rsidRDefault="00047A8F" w:rsidP="00522A02" w:rsidR="00047A8F">
      <w:r>
        <w:t>DNA</w:t>
      </w:r>
    </w:p>
    <w:p w:rsidRDefault="008B0E56" w:rsidP="00522A02" w:rsidR="00A57DB1">
      <w:pPr>
        <w:numPr>
          <w:ilvl w:val="0"/>
          <w:numId w:val="1"/>
        </w:numPr>
      </w:pPr>
      <w:r>
        <w:t>e-oglasna ploča</w:t>
      </w:r>
    </w:p>
    <w:p w:rsidRDefault="00907BE4" w:rsidP="00522A02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FD9" w:rsidP="00522A02" w:rsidR="00F65FD9">
      <w:r>
        <w:separator/>
      </w:r>
    </w:p>
  </w:endnote>
  <w:endnote w:id="0" w:type="continuationSeparator">
    <w:p w:rsidRDefault="00F65FD9" w:rsidP="00522A02" w:rsidR="00F65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FD9" w:rsidP="00522A02" w:rsidR="00F65FD9">
      <w:r>
        <w:separator/>
      </w:r>
    </w:p>
  </w:footnote>
  <w:footnote w:id="0" w:type="continuationSeparator">
    <w:p w:rsidRDefault="00F65FD9" w:rsidP="00522A02" w:rsidR="00F65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P="00522A0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</w:p>
  <w:p w:rsidRDefault="00A214C9" w:rsidP="00522A02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5ED6"/>
    <w:rsid w:val="00016B25"/>
    <w:rsid w:val="00027F7F"/>
    <w:rsid w:val="00030427"/>
    <w:rsid w:val="000327B5"/>
    <w:rsid w:val="00034472"/>
    <w:rsid w:val="0003540B"/>
    <w:rsid w:val="00035864"/>
    <w:rsid w:val="00036441"/>
    <w:rsid w:val="0004134B"/>
    <w:rsid w:val="00042FDA"/>
    <w:rsid w:val="00044699"/>
    <w:rsid w:val="000462AA"/>
    <w:rsid w:val="000477CD"/>
    <w:rsid w:val="00047A8F"/>
    <w:rsid w:val="00050860"/>
    <w:rsid w:val="000535EA"/>
    <w:rsid w:val="0005442C"/>
    <w:rsid w:val="0005541E"/>
    <w:rsid w:val="000559CC"/>
    <w:rsid w:val="00056CFC"/>
    <w:rsid w:val="00060899"/>
    <w:rsid w:val="00060E46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0F77A1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2AE0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4AAF"/>
    <w:rsid w:val="002F66FE"/>
    <w:rsid w:val="002F6919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5510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767E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16893"/>
    <w:rsid w:val="00522A02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32E4"/>
    <w:rsid w:val="005741C5"/>
    <w:rsid w:val="00575101"/>
    <w:rsid w:val="005801CD"/>
    <w:rsid w:val="005868D0"/>
    <w:rsid w:val="005931E7"/>
    <w:rsid w:val="0059417B"/>
    <w:rsid w:val="005958A1"/>
    <w:rsid w:val="005964B2"/>
    <w:rsid w:val="005A06A3"/>
    <w:rsid w:val="005B08B8"/>
    <w:rsid w:val="005B1166"/>
    <w:rsid w:val="005B54EF"/>
    <w:rsid w:val="005B59B6"/>
    <w:rsid w:val="005B5CA0"/>
    <w:rsid w:val="005C01B9"/>
    <w:rsid w:val="005C608A"/>
    <w:rsid w:val="005D0414"/>
    <w:rsid w:val="005D2405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31F0"/>
    <w:rsid w:val="00734726"/>
    <w:rsid w:val="007362CB"/>
    <w:rsid w:val="00740A35"/>
    <w:rsid w:val="00754B11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2395F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0E1B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06BC"/>
    <w:rsid w:val="008D282E"/>
    <w:rsid w:val="008D6AF0"/>
    <w:rsid w:val="008E00CC"/>
    <w:rsid w:val="008E2AEA"/>
    <w:rsid w:val="008E3589"/>
    <w:rsid w:val="008E3940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562E"/>
    <w:rsid w:val="00B56BAC"/>
    <w:rsid w:val="00B65C8A"/>
    <w:rsid w:val="00B67389"/>
    <w:rsid w:val="00B71F9E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17A97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6C49"/>
    <w:rsid w:val="00D95B4A"/>
    <w:rsid w:val="00D97782"/>
    <w:rsid w:val="00DA146A"/>
    <w:rsid w:val="00DA4636"/>
    <w:rsid w:val="00DA5A49"/>
    <w:rsid w:val="00DC127D"/>
    <w:rsid w:val="00DC55F9"/>
    <w:rsid w:val="00DC7C7D"/>
    <w:rsid w:val="00DD6682"/>
    <w:rsid w:val="00DE1BB4"/>
    <w:rsid w:val="00DE5F69"/>
    <w:rsid w:val="00DE6CB4"/>
    <w:rsid w:val="00DF0CD9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35547"/>
    <w:rsid w:val="00F425CB"/>
    <w:rsid w:val="00F435EC"/>
    <w:rsid w:val="00F4387F"/>
    <w:rsid w:val="00F46E60"/>
    <w:rsid w:val="00F56DE3"/>
    <w:rsid w:val="00F6215D"/>
    <w:rsid w:val="00F65FD9"/>
    <w:rsid w:val="00F6633A"/>
    <w:rsid w:val="00F67F7E"/>
    <w:rsid w:val="00F734CA"/>
    <w:rsid w:val="00F73514"/>
    <w:rsid w:val="00F82537"/>
    <w:rsid w:val="00F8358B"/>
    <w:rsid w:val="00F83779"/>
    <w:rsid w:val="00F8392B"/>
    <w:rsid w:val="00F8431D"/>
    <w:rsid w:val="00F94C08"/>
    <w:rsid w:val="00FA2157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21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2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21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2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St-1999/2016</izvorni_sadrzaj>
    <derivirana_varijabla naziv="DomainObject.Predmet.OznakaBroj_1">St-1999/2016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NEPLAN jednostavno društvo s ograničenom odgovornošću za ugostiteljstvo</izvorni_sadrzaj>
    <derivirana_varijabla naziv="DomainObject.Predmet.ProtustrankaFormated_1">  DRUGI NEPLAN jednostavno društvo s ograničenom odgovornošću za ugostiteljstvo</derivirana_varijabla>
  </DomainObject.Predmet.ProtustrankaFormated>
  <DomainObject.Predmet.ProtustrankaFormatedOIB>
    <izvorni_sadrzaj>  DRUGI NEPLAN jednostavno društvo s ograničenom odgovornošću za ugostiteljstvo, OIB 89262620268</izvorni_sadrzaj>
    <derivirana_varijabla naziv="DomainObject.Predmet.ProtustrankaFormatedOIB_1">  DRUGI NEPLAN jednostavno društvo s ograničenom odgovornošću za ugostiteljstvo, OIB 89262620268</derivirana_varijabla>
  </DomainObject.Predmet.ProtustrankaFormatedOIB>
  <DomainObject.Predmet.ProtustrankaFormatedWithAdress>
    <izvorni_sadrzaj> DRUGI NEPLAN jednostavno društvo s ograničenom odgovornošću za ugostiteljstvo, Ante Starčevića 89, 44430 Hrvatska Kostajnica</izvorni_sadrzaj>
    <derivirana_varijabla naziv="DomainObject.Predmet.ProtustrankaFormatedWithAdress_1"> DRUGI NEPLAN jednostavno društvo s ograničenom odgovornošću za ugostiteljstvo, Ante Starčevića 89, 44430 Hrvatska Kostajnica</derivirana_varijabla>
  </DomainObject.Predmet.ProtustrankaFormatedWithAdress>
  <DomainObject.Predmet.ProtustrankaFormatedWithAdressOIB>
    <izvorni_sadrzaj> DRUGI NEPLAN jednostavno društvo s ograničenom odgovornošću za ugostiteljstvo, OIB 89262620268, Ante Starčevića 89, 44430 Hrvatska Kostajnica</izvorni_sadrzaj>
    <derivirana_varijabla naziv="DomainObject.Predmet.ProtustrankaFormatedWithAdressOIB_1"> DRUGI NEPLAN jednostavno društvo s ograničenom odgovornošću za ugostiteljstvo, OIB 89262620268, Ante Starčevića 89, 44430 Hrvatska Kostajnica</derivirana_varijabla>
  </DomainObject.Predmet.ProtustrankaFormatedWithAdressOIB>
  <DomainObject.Predmet.ProtustrankaWithAdress>
    <izvorni_sadrzaj>DRUGI NEPLAN jednostavno društvo s ograničenom odgovornošću za ugostiteljstvo Ante Starčevića 89, 44430 Hrvatska Kostajnica</izvorni_sadrzaj>
    <derivirana_varijabla naziv="DomainObject.Predmet.ProtustrankaWithAdress_1">DRUGI NEPLAN jednostavno društvo s ograničenom odgovornošću za ugostiteljstvo Ante Starčevića 89, 44430 Hrvatska Kostajnica</derivirana_varijabla>
  </DomainObject.Predmet.ProtustrankaWithAdress>
  <DomainObject.Predmet.ProtustrankaWithAdressOIB>
    <izvorni_sadrzaj>DRUGI NEPLAN jednostavno društvo s ograničenom odgovornošću za ugostiteljstvo, OIB 89262620268, Ante Starčevića 89, 44430 Hrvatska Kostajnica</izvorni_sadrzaj>
    <derivirana_varijabla naziv="DomainObject.Predmet.ProtustrankaWithAdressOIB_1">DRUGI NEPLAN jednostavno društvo s ograničenom odgovornošću za ugostiteljstvo, OIB 89262620268, Ante Starčevića 89, 44430 Hrvatska Kostajnica</derivirana_varijabla>
  </DomainObject.Predmet.ProtustrankaWithAdressOIB>
  <DomainObject.Predmet.ProtustrankaNazivFormated>
    <izvorni_sadrzaj>DRUGI NEPLAN jednostavno društvo s ograničenom odgovornošću za ugostiteljstvo</izvorni_sadrzaj>
    <derivirana_varijabla naziv="DomainObject.Predmet.ProtustrankaNazivFormated_1">DRUGI NEPLAN jednostavno društvo s ograničenom odgovornošću za ugostiteljstvo</derivirana_varijabla>
  </DomainObject.Predmet.ProtustrankaNazivFormated>
  <DomainObject.Predmet.ProtustrankaNazivFormatedOIB>
    <izvorni_sadrzaj>DRUGI NEPLAN jednostavno društvo s ograničenom odgovornošću za ugostiteljstvo, OIB 89262620268</izvorni_sadrzaj>
    <derivirana_varijabla naziv="DomainObject.Predmet.ProtustrankaNazivFormatedOIB_1">DRUGI NEPLAN jednostavno društvo s ograničenom odgovornošću za ugostiteljstvo, OIB 89262620268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26597.22</izvorni_sadrzaj>
    <derivirana_varijabla naziv="DomainObject.Predmet.TrenutnaVrijednost_1">26597.22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NEPLAN jednostavno društvo s ograničenom odgovornošću za ugostiteljstvo</item>
    </izvorni_sadrzaj>
    <derivirana_varijabla naziv="DomainObject.Predmet.ProtuStrankaListFormated_1">
      <item>DRUGI NEPLAN jednostavno društvo s ograničenom odgovornošću za ugostiteljstvo</item>
    </derivirana_varijabla>
  </DomainObject.Predmet.ProtuStrankaListFormated>
  <DomainObject.Predmet.ProtuStrankaListFormatedOIB>
    <izvorni_sadrzaj>
      <item>DRUGI NEPLAN jednostavno društvo s ograničenom odgovornošću za ugostiteljstvo, OIB 89262620268</item>
    </izvorni_sadrzaj>
    <derivirana_varijabla naziv="DomainObject.Predmet.ProtuStrankaListFormatedOIB_1">
      <item>DRUGI NEPLAN jednostavno društvo s ograničenom odgovornošću za ugostiteljstvo, OIB 89262620268</item>
    </derivirana_varijabla>
  </DomainObject.Predmet.ProtuStrankaListFormatedOIB>
  <DomainObject.Predmet.ProtuStrankaListFormatedWithAdress>
    <izvorni_sadrzaj>
      <item>DRUGI NEPLAN jednostavno društvo s ograničenom odgovornošću za ugostiteljstvo, Ante Starčevića 89, 44430 Hrvatska Kostajnica</item>
    </izvorni_sadrzaj>
    <derivirana_varijabla naziv="DomainObject.Predmet.ProtuStrankaListFormatedWithAdress_1">
      <item>DRUGI NEPLAN jednostavno društvo s ograničenom odgovornošću za ugostiteljstvo, Ante Starčevića 89, 44430 Hrvatska Kostajnica</item>
    </derivirana_varijabla>
  </DomainObject.Predmet.ProtuStrankaListFormatedWithAdress>
  <DomainObject.Predmet.ProtuStrankaListFormatedWithAdressOIB>
    <izvorni_sadrzaj>
      <item>DRUGI NEPLAN jednostavno društvo s ograničenom odgovornošću za ugostiteljstvo, OIB 89262620268, Ante Starčevića 89, 44430 Hrvatska Kostajnica</item>
    </izvorni_sadrzaj>
    <derivirana_varijabla naziv="DomainObject.Predmet.ProtuStrankaListFormatedWithAdressOIB_1">
      <item>DRUGI NEPLAN jednostavno društvo s ograničenom odgovornošću za ugostiteljstvo, OIB 89262620268, Ante Starčevića 89, 44430 Hrvatska Kostajnica</item>
    </derivirana_varijabla>
  </DomainObject.Predmet.ProtuStrankaListFormatedWithAdressOIB>
  <DomainObject.Predmet.ProtuStrankaListNazivFormated>
    <izvorni_sadrzaj>
      <item>DRUGI NEPLAN jednostavno društvo s ograničenom odgovornošću za ugostiteljstvo</item>
    </izvorni_sadrzaj>
    <derivirana_varijabla naziv="DomainObject.Predmet.ProtuStrankaListNazivFormated_1">
      <item>DRUGI NEPLAN jednostavno društvo s ograničenom odgovornošću za ugostiteljstvo</item>
    </derivirana_varijabla>
  </DomainObject.Predmet.ProtuStrankaListNazivFormated>
  <DomainObject.Predmet.ProtuStrankaListNazivFormatedOIB>
    <izvorni_sadrzaj>
      <item>DRUGI NEPLAN jednostavno društvo s ograničenom odgovornošću za ugostiteljstvo, OIB 89262620268</item>
    </izvorni_sadrzaj>
    <derivirana_varijabla naziv="DomainObject.Predmet.ProtuStrankaListNazivFormatedOIB_1">
      <item>DRUGI NEPLAN jednostavno društvo s ograničenom odgovornošću za ugostiteljstvo, OIB 89262620268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NEPLAN jednostavno društvo s ograničenom odgovornošću za ugostiteljstvo</izvorni_sadrzaj>
    <derivirana_varijabla naziv="DomainObject.Predmet.ProtustrankaIDrugi_1">DRUGI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DRUGI NEPLAN jednostavno društvo s ograničenom odgovornošću za ugostiteljstvo, OIB 89262620268, Ante Starčevića 89, 44430 Hrvatska Kostajnica</izvorni_sadrzaj>
    <derivirana_varijabla naziv="DomainObject.Predmet.ProtustrankaIDrugiAdressOIB_1">DRUGI NEPLAN jednostavno društvo s ograničenom odgovornošću za ugostiteljstvo, OIB 89262620268,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DRUGI NEPLAN jednostavno društvo s ograničenom odgovornošću za ugostiteljstvo</item>
      <item>FINA Regionalni centar Zagreb</item>
    </izvorni_sadrzaj>
    <derivirana_varijabla naziv="DomainObject.Predmet.SudioniciListNaziv_1">
      <item>DRUGI NEPLAN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DRUGI NEPLAN jednostavno društvo s ograničenom odgovornošću za ugostiteljstvo, OIB 89262620268, Ante Starčevića 89,44430 Hrvatska Kostajnica</item>
      <item>FINA Regionalni centar Zagreb, OIB 85821130368, Trg svibanjskih žrtava 1995. br. 1,10000 Zagreb</item>
    </izvorni_sadrzaj>
    <derivirana_varijabla naziv="DomainObject.Predmet.SudioniciListAdressOIB_1">
      <item>DRUGI NEPLAN jednostavno društvo s ograničenom odgovornošću za ugostiteljstvo, OIB 89262620268, Ante Starčevića 89,44430 Hrvatska Kostajnica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89262620268</item>
      <item>, OIB 85821130368</item>
    </izvorni_sadrzaj>
    <derivirana_varijabla naziv="DomainObject.Predmet.SudioniciListNazivOIB_1">
      <item>, OIB 89262620268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1945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2016-07-11T06:29:00Z</dcterms:created>
  <dc:creator>Korisnik</dc:creator>
  <cp:lastModifiedBy>wsadmin</cp:lastModifiedBy>
  <cp:lastPrinted>2016-07-05T10:57:00Z</cp:lastPrinted>
  <dcterms:modified xmlns:xsi="http://www.w3.org/2001/XMLSchema-instance" xsi:type="dcterms:W3CDTF">2016-07-11T06:30:00Z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