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8d1da" w14:paraId="5a8d1da" w:rsidRDefault="00B65FE1" w:rsidP="00B65FE1" w:rsidR="00B65FE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5936">
        <w:t xml:space="preserve"> </w:t>
      </w:r>
      <w:r w:rsidR="00D05936">
        <w:tab/>
      </w:r>
      <w:r w:rsidR="00D05936">
        <w:tab/>
      </w:r>
      <w:r w:rsidR="00D05936">
        <w:tab/>
      </w:r>
      <w:r w:rsidR="00D05936">
        <w:tab/>
      </w:r>
      <w:r w:rsidR="00D05936">
        <w:tab/>
      </w:r>
      <w:r w:rsidR="00D05936">
        <w:tab/>
      </w:r>
      <w:r w:rsidR="00D05936">
        <w:tab/>
      </w:r>
      <w:r w:rsidR="00D05936">
        <w:tab/>
      </w:r>
      <w:r>
        <w:t xml:space="preserve">  </w:t>
      </w:r>
      <w:r w:rsidR="00D05936">
        <w:rPr>
          <w:b/>
        </w:rPr>
        <w:t>Broj:7/ St-1074</w:t>
      </w:r>
      <w:r>
        <w:rPr>
          <w:b/>
        </w:rPr>
        <w:t>/201</w:t>
      </w:r>
      <w:r w:rsidR="00D05936">
        <w:rPr>
          <w:b/>
        </w:rPr>
        <w:t>3</w:t>
      </w:r>
      <w:r>
        <w:rPr>
          <w:b/>
        </w:rPr>
        <w:t>-</w:t>
      </w:r>
      <w:r w:rsidR="00D05936">
        <w:rPr>
          <w:b/>
        </w:rPr>
        <w:t>270</w:t>
      </w:r>
    </w:p>
    <w:p w:rsidRDefault="00B65FE1" w:rsidP="00B65FE1" w:rsidR="00B65FE1">
      <w:pPr>
        <w:rPr>
          <w:b/>
        </w:rPr>
      </w:pPr>
    </w:p>
    <w:p w:rsidRDefault="00B65FE1" w:rsidP="00B65FE1" w:rsidR="00B65FE1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B65FE1" w:rsidP="00B65FE1" w:rsidR="00B65FE1">
      <w:pPr>
        <w:rPr>
          <w:b/>
        </w:rPr>
      </w:pPr>
      <w:r>
        <w:rPr>
          <w:b/>
        </w:rPr>
        <w:t>TRGOVAČKI SUD U OSIJEKU</w:t>
      </w:r>
    </w:p>
    <w:p w:rsidRDefault="00B65FE1" w:rsidP="00B65FE1" w:rsidR="00B65FE1">
      <w:pPr>
        <w:rPr>
          <w:b/>
        </w:rPr>
      </w:pPr>
      <w:r>
        <w:rPr>
          <w:b/>
        </w:rPr>
        <w:t xml:space="preserve">STALNA SLUŽBA U SLAVONSKOM BRODU                                                                  </w:t>
      </w:r>
    </w:p>
    <w:p w:rsidRDefault="00B65FE1" w:rsidP="00B65FE1" w:rsidR="00B65FE1">
      <w:pPr>
        <w:rPr>
          <w:b/>
        </w:rPr>
      </w:pPr>
      <w:r>
        <w:rPr>
          <w:b/>
        </w:rPr>
        <w:t>Trg pobjede 13</w:t>
      </w:r>
    </w:p>
    <w:p w:rsidRDefault="00B65FE1" w:rsidP="00B65FE1" w:rsidR="00B65FE1">
      <w:pPr>
        <w:rPr>
          <w:b/>
        </w:rPr>
      </w:pPr>
      <w:r>
        <w:rPr>
          <w:b/>
        </w:rPr>
        <w:t>SLAVONSKI BROD</w:t>
      </w:r>
    </w:p>
    <w:p w:rsidRDefault="00B65FE1" w:rsidP="00B65FE1" w:rsidR="00B65FE1">
      <w:pPr>
        <w:rPr>
          <w:b/>
        </w:rPr>
      </w:pPr>
    </w:p>
    <w:p w:rsidRDefault="00B65FE1" w:rsidP="00B65FE1" w:rsidR="00B65FE1">
      <w:pPr>
        <w:rPr>
          <w:b/>
        </w:rPr>
      </w:pPr>
    </w:p>
    <w:p w:rsidRDefault="00B65FE1" w:rsidP="00B65FE1" w:rsidR="00B65FE1">
      <w:pPr>
        <w:jc w:val="center"/>
        <w:rPr>
          <w:b/>
        </w:rPr>
      </w:pPr>
      <w:r>
        <w:rPr>
          <w:b/>
        </w:rPr>
        <w:t>Z A K LJ U Č A K</w:t>
      </w:r>
    </w:p>
    <w:p w:rsidRDefault="00B65FE1" w:rsidP="00B65FE1" w:rsidR="00B65FE1"/>
    <w:p w:rsidRDefault="00B65FE1" w:rsidP="00B65FE1" w:rsidR="00B65FE1">
      <w:pPr>
        <w:jc w:val="both"/>
      </w:pPr>
      <w:r>
        <w:t xml:space="preserve">                  </w:t>
      </w:r>
      <w:r>
        <w:tab/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</w:t>
      </w:r>
      <w:r w:rsidR="00D05936" w:rsidRPr="00D05936">
        <w:t>CESTE d. d. za održavanje, zaštitu, rekonstrukciju i izgradnju cesta "u stečaju", skraćena tvrtka: CESTE d.d. „u stečaju“, Slavonski Brod, I. G. Kovačića 58, OIB: 58799999864</w:t>
      </w:r>
      <w:r w:rsidR="00D05936">
        <w:t>, dana 11</w:t>
      </w:r>
      <w:r>
        <w:t xml:space="preserve">. </w:t>
      </w:r>
      <w:r w:rsidR="00D05936">
        <w:t>svibnja</w:t>
      </w:r>
      <w:r>
        <w:t xml:space="preserve"> 201</w:t>
      </w:r>
      <w:r w:rsidR="00D05936">
        <w:t>7</w:t>
      </w:r>
      <w:r>
        <w:t>. godine</w:t>
      </w:r>
    </w:p>
    <w:p w:rsidRDefault="00B65FE1" w:rsidP="00B65FE1" w:rsidR="00B65FE1"/>
    <w:p w:rsidRDefault="00B65FE1" w:rsidP="00B65FE1" w:rsidR="00B65FE1"/>
    <w:p w:rsidRDefault="00B65FE1" w:rsidP="00B65FE1" w:rsidR="00B65FE1">
      <w:pPr>
        <w:jc w:val="center"/>
      </w:pPr>
      <w:r>
        <w:t>z a k l j u č i o    j e</w:t>
      </w:r>
    </w:p>
    <w:p w:rsidRDefault="00B65FE1" w:rsidP="00B65FE1" w:rsidR="00B65FE1"/>
    <w:p w:rsidRDefault="00B65FE1" w:rsidP="00B65FE1" w:rsidR="00B65FE1">
      <w:pPr>
        <w:ind w:firstLine="1440"/>
        <w:jc w:val="both"/>
      </w:pPr>
      <w:r>
        <w:t xml:space="preserve">I. Ročište za diobu </w:t>
      </w:r>
      <w:proofErr w:type="spellStart"/>
      <w:r>
        <w:t>kupovnine</w:t>
      </w:r>
      <w:proofErr w:type="spellEnd"/>
      <w:r>
        <w:t xml:space="preserve"> u ovom stečajnom predmetu zakazuje se za </w:t>
      </w:r>
    </w:p>
    <w:p w:rsidRDefault="00B65FE1" w:rsidP="00B65FE1" w:rsidR="00B65FE1">
      <w:pPr>
        <w:jc w:val="both"/>
      </w:pPr>
    </w:p>
    <w:p w:rsidRDefault="00B65FE1" w:rsidP="00B65FE1" w:rsidR="00B65FE1">
      <w:pPr>
        <w:jc w:val="both"/>
        <w:rPr>
          <w:b/>
        </w:rPr>
      </w:pPr>
      <w:r>
        <w:rPr>
          <w:b/>
        </w:rPr>
        <w:t xml:space="preserve"> </w:t>
      </w:r>
      <w:r w:rsidR="00A27678">
        <w:rPr>
          <w:b/>
        </w:rPr>
        <w:t xml:space="preserve">                      dan 24</w:t>
      </w:r>
      <w:r>
        <w:rPr>
          <w:b/>
        </w:rPr>
        <w:t>.</w:t>
      </w:r>
      <w:r w:rsidR="00A27678">
        <w:rPr>
          <w:b/>
        </w:rPr>
        <w:t xml:space="preserve"> svibnja</w:t>
      </w:r>
      <w:r>
        <w:rPr>
          <w:b/>
        </w:rPr>
        <w:t xml:space="preserve"> 201</w:t>
      </w:r>
      <w:r w:rsidR="00D05936">
        <w:rPr>
          <w:b/>
        </w:rPr>
        <w:t>7</w:t>
      </w:r>
      <w:r>
        <w:rPr>
          <w:b/>
        </w:rPr>
        <w:t xml:space="preserve">. godine u </w:t>
      </w:r>
      <w:r w:rsidR="00A27678">
        <w:rPr>
          <w:b/>
        </w:rPr>
        <w:t>10</w:t>
      </w:r>
      <w:r>
        <w:rPr>
          <w:b/>
        </w:rPr>
        <w:t>,00 sati u  sudnici 78/III ovoga suda,</w:t>
      </w:r>
    </w:p>
    <w:p w:rsidRDefault="00B65FE1" w:rsidP="00B65FE1" w:rsidR="00B65FE1">
      <w:pPr>
        <w:jc w:val="center"/>
        <w:rPr>
          <w:b/>
        </w:rPr>
      </w:pPr>
      <w:r>
        <w:rPr>
          <w:b/>
        </w:rPr>
        <w:t>Trg pobjede 13, Slavonski Brod</w:t>
      </w:r>
    </w:p>
    <w:p w:rsidRDefault="00B65FE1" w:rsidP="00B65FE1" w:rsidR="00B65FE1">
      <w:pPr>
        <w:jc w:val="both"/>
        <w:rPr>
          <w:b/>
        </w:rPr>
      </w:pPr>
    </w:p>
    <w:p w:rsidRDefault="00B65FE1" w:rsidP="00B65FE1" w:rsidR="00B65FE1">
      <w:pPr>
        <w:ind w:firstLine="1440"/>
        <w:jc w:val="both"/>
      </w:pPr>
      <w:r>
        <w:t xml:space="preserve">II. Na ročište se pozivaju stečajni upravitelj, </w:t>
      </w:r>
      <w:proofErr w:type="spellStart"/>
      <w:r>
        <w:t>razlučni</w:t>
      </w:r>
      <w:proofErr w:type="spellEnd"/>
      <w:r>
        <w:t xml:space="preserve"> vjerovnici i stečajni vjerovnici.</w:t>
      </w:r>
    </w:p>
    <w:p w:rsidRDefault="00B65FE1" w:rsidP="00B65FE1" w:rsidR="00B65FE1"/>
    <w:p w:rsidRDefault="00B65FE1" w:rsidP="00B65FE1" w:rsidR="00B65FE1">
      <w:pPr>
        <w:ind w:firstLine="1440"/>
        <w:jc w:val="both"/>
      </w:pPr>
      <w:r>
        <w:t xml:space="preserve">III. Osnovu, visinu i isplatni red tražbine vjerovnici mogu prijaviti pismeno do ročišta za diobu ili na samom ročištu te se upozoravaju stranke i sudionici postupka da će se u slučaju nedolaska na ročište tražbine vjerovnika uzeti prema stanju koje proizlazi iz zemljišne knjige i spisa, kao i  da najkasnije na ročištu za diobu mogu drugome osporiti tražbinu, njezinu visinu i red namirenja. </w:t>
      </w:r>
    </w:p>
    <w:p w:rsidRDefault="00B65FE1" w:rsidP="00B65FE1" w:rsidR="00B65FE1">
      <w:pPr>
        <w:jc w:val="both"/>
      </w:pPr>
      <w:r>
        <w:t xml:space="preserve">              </w:t>
      </w:r>
    </w:p>
    <w:p w:rsidRDefault="00B65FE1" w:rsidP="00B65FE1" w:rsidR="00B65FE1">
      <w:pPr>
        <w:jc w:val="both"/>
      </w:pPr>
    </w:p>
    <w:p w:rsidRDefault="00B65FE1" w:rsidP="00B65FE1" w:rsidR="00B65FE1">
      <w:pPr>
        <w:jc w:val="center"/>
      </w:pPr>
      <w:r>
        <w:t>Obrazloženje</w:t>
      </w:r>
    </w:p>
    <w:p w:rsidRDefault="00B65FE1" w:rsidP="00B65FE1" w:rsidR="00B65FE1"/>
    <w:p w:rsidRDefault="00B65FE1" w:rsidP="00D05936" w:rsidR="00D05936">
      <w:pPr>
        <w:jc w:val="both"/>
      </w:pPr>
      <w:r>
        <w:t xml:space="preserve"> </w:t>
      </w:r>
      <w:r>
        <w:tab/>
        <w:t xml:space="preserve"> </w:t>
      </w:r>
      <w:r>
        <w:tab/>
        <w:t xml:space="preserve">Nakon elektroničke javne dražbe koju je provela Financijska agencija  radi unovčenja imovine stečajnog dužnika opterećene </w:t>
      </w:r>
      <w:proofErr w:type="spellStart"/>
      <w:r>
        <w:t>razlučnim</w:t>
      </w:r>
      <w:proofErr w:type="spellEnd"/>
      <w:r>
        <w:t xml:space="preserve"> pravom ovaj sud je don</w:t>
      </w:r>
      <w:r w:rsidR="00D05936">
        <w:t>io rješenje poslovni broj 7/St-1074</w:t>
      </w:r>
      <w:r>
        <w:t>/201</w:t>
      </w:r>
      <w:r w:rsidR="00D05936">
        <w:t>3</w:t>
      </w:r>
      <w:r>
        <w:t>-</w:t>
      </w:r>
      <w:r w:rsidR="00D05936">
        <w:t>256 od 05</w:t>
      </w:r>
      <w:r>
        <w:t xml:space="preserve">. </w:t>
      </w:r>
      <w:r w:rsidR="00D05936">
        <w:t>travnja</w:t>
      </w:r>
      <w:r>
        <w:t xml:space="preserve"> 201</w:t>
      </w:r>
      <w:r w:rsidR="00D05936">
        <w:t>7</w:t>
      </w:r>
      <w:r>
        <w:t xml:space="preserve">. godine kojim su  ponuditelju-kupcu </w:t>
      </w:r>
      <w:r w:rsidR="00D05936" w:rsidRPr="00D05936">
        <w:t>CESTOGRADNJA d.o.o. za građenje, trgovinu i usluge, skraćena tvrtka: CESTOGRADNJA d.o.o. Slavonski Brod, Ivana Gorana Kovačića 58, OIB  76829732290</w:t>
      </w:r>
      <w:r w:rsidR="00D05936">
        <w:t xml:space="preserve"> </w:t>
      </w:r>
      <w:r w:rsidR="00A27678">
        <w:t>dosuđene nekretnine i to:</w:t>
      </w:r>
    </w:p>
    <w:p w:rsidRDefault="00D05936" w:rsidP="00B65FE1" w:rsidR="00D05936">
      <w:pPr>
        <w:jc w:val="both"/>
      </w:pPr>
      <w:r>
        <w:t xml:space="preserve"> </w:t>
      </w:r>
      <w:r>
        <w:tab/>
      </w:r>
      <w:r>
        <w:tab/>
      </w:r>
      <w:r w:rsidR="00B65FE1">
        <w:t xml:space="preserve">- </w:t>
      </w:r>
      <w:r w:rsidRPr="00D05936">
        <w:t xml:space="preserve">suvlasnički dio od 3/4 dijela nekretnina upisanih u  </w:t>
      </w:r>
      <w:proofErr w:type="spellStart"/>
      <w:r w:rsidRPr="00D05936">
        <w:t>zk.ul</w:t>
      </w:r>
      <w:proofErr w:type="spellEnd"/>
      <w:r w:rsidRPr="00D05936">
        <w:t>. 12180 k.o. Slavonski Brod i to:</w:t>
      </w:r>
    </w:p>
    <w:p w:rsidRDefault="00D05936" w:rsidP="00A77409" w:rsidR="00A77409">
      <w:pPr>
        <w:jc w:val="both"/>
      </w:pPr>
      <w:r>
        <w:t xml:space="preserve"> </w:t>
      </w:r>
      <w:r>
        <w:tab/>
      </w:r>
      <w:r>
        <w:tab/>
      </w:r>
      <w:r w:rsidRPr="00D05936">
        <w:t xml:space="preserve"> -  kč.br. 2970/09 – poslovna zgrada u ulici I. G. Kovačića površine 304 m2.</w:t>
      </w:r>
      <w:r w:rsidR="00B65FE1">
        <w:t xml:space="preserve">, a  koje rješenje o dosudi je postalo pravomoćno dana </w:t>
      </w:r>
      <w:r w:rsidR="00A27678">
        <w:t xml:space="preserve">22. travnja </w:t>
      </w:r>
      <w:r w:rsidR="00B65FE1">
        <w:t>201</w:t>
      </w:r>
      <w:r>
        <w:t>7</w:t>
      </w:r>
      <w:r w:rsidR="00B65FE1">
        <w:t>. godine.</w:t>
      </w:r>
      <w:r w:rsidR="00A77409">
        <w:rPr>
          <w:b/>
        </w:rPr>
        <w:t xml:space="preserve">      </w:t>
      </w:r>
      <w:r w:rsidR="00B65FE1">
        <w:tab/>
        <w:t xml:space="preserve"> </w:t>
      </w:r>
      <w:r w:rsidR="00B65FE1">
        <w:tab/>
      </w:r>
    </w:p>
    <w:p w:rsidRDefault="00A77409" w:rsidP="00A77409" w:rsidR="00A77409">
      <w:pPr>
        <w:jc w:val="right"/>
        <w:rPr>
          <w:b/>
        </w:rPr>
      </w:pPr>
      <w:r w:rsidRPr="00A77409">
        <w:rPr>
          <w:b/>
        </w:rPr>
        <w:lastRenderedPageBreak/>
        <w:t>Broj:7/ St-1074/2013-270</w:t>
      </w:r>
    </w:p>
    <w:p w:rsidRDefault="00A77409" w:rsidP="00A77409" w:rsidR="00A77409">
      <w:pPr>
        <w:jc w:val="right"/>
      </w:pPr>
    </w:p>
    <w:p w:rsidRDefault="00A77409" w:rsidP="00B65FE1" w:rsidR="00B65FE1">
      <w:pPr>
        <w:jc w:val="both"/>
      </w:pPr>
      <w:r>
        <w:t xml:space="preserve"> </w:t>
      </w:r>
      <w:r>
        <w:tab/>
      </w:r>
      <w:r>
        <w:tab/>
      </w:r>
      <w:r w:rsidR="00B65FE1">
        <w:t xml:space="preserve">Kupac je  u roku položio  iznos na koji je  obavezan naprijed navedenim rješenjem o dosudi, a što proizlazi iz isprava dostavljenih u spis to je valjalo donijeti odluku o određivanju ročišta radi diobe </w:t>
      </w:r>
      <w:proofErr w:type="spellStart"/>
      <w:r w:rsidR="00B65FE1">
        <w:t>kupovnine</w:t>
      </w:r>
      <w:proofErr w:type="spellEnd"/>
      <w:r w:rsidR="00B65FE1">
        <w:t xml:space="preserve"> uz primjenu  odredbe čl. 111.  Ovršnog zakona ( NN 112/12, 25/13 i 93/14 ).</w:t>
      </w:r>
    </w:p>
    <w:p w:rsidRDefault="00B65FE1" w:rsidP="00B65FE1" w:rsidR="00B65FE1"/>
    <w:p w:rsidRDefault="005A7041" w:rsidP="00B65FE1" w:rsidR="00B65FE1">
      <w:pPr>
        <w:jc w:val="center"/>
      </w:pPr>
      <w:r>
        <w:t>U Slavonskom Brodu, 11</w:t>
      </w:r>
      <w:r w:rsidR="00B65FE1">
        <w:t xml:space="preserve">. </w:t>
      </w:r>
      <w:r>
        <w:t>svibnja</w:t>
      </w:r>
      <w:r w:rsidR="00B65FE1">
        <w:t xml:space="preserve"> 201</w:t>
      </w:r>
      <w:r>
        <w:t>7</w:t>
      </w:r>
      <w:r w:rsidR="00B65FE1">
        <w:t>. godine</w:t>
      </w:r>
    </w:p>
    <w:p w:rsidRDefault="00B65FE1" w:rsidP="00B65FE1" w:rsidR="00B65FE1"/>
    <w:p w:rsidRDefault="005A7041" w:rsidP="00B65FE1" w:rsidR="005A7041"/>
    <w:p w:rsidRDefault="00B65FE1" w:rsidP="00B65FE1" w:rsidR="00B65FE1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Mirna Vujčić </w:t>
      </w:r>
    </w:p>
    <w:p w:rsidRDefault="00B65FE1" w:rsidP="00B65FE1" w:rsidR="00B65FE1">
      <w:pPr>
        <w:rPr>
          <w:lang w:eastAsia="en-US" w:val="en-US"/>
        </w:rPr>
      </w:pPr>
    </w:p>
    <w:p w:rsidRDefault="00B65FE1" w:rsidP="00B65FE1" w:rsidR="00B65FE1"/>
    <w:p w:rsidRDefault="00B65FE1" w:rsidP="00B65FE1" w:rsidR="00B65FE1"/>
    <w:p w:rsidRDefault="00B65FE1" w:rsidP="00B65FE1" w:rsidR="00B65FE1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B65FE1" w:rsidP="00B65FE1" w:rsidR="00B65FE1">
      <w:pPr>
        <w:rPr>
          <w:sz w:val="20"/>
          <w:szCs w:val="20"/>
        </w:rPr>
      </w:pPr>
      <w:r>
        <w:rPr>
          <w:sz w:val="20"/>
          <w:szCs w:val="20"/>
        </w:rPr>
        <w:t>Protiv ovog zaključka žalba nije dopuštena.</w:t>
      </w:r>
    </w:p>
    <w:p w:rsidRDefault="00B65FE1" w:rsidP="00B65FE1" w:rsidR="00B65FE1"/>
    <w:p w:rsidRDefault="00B65FE1" w:rsidP="00B65FE1" w:rsidR="00B65FE1"/>
    <w:p w:rsidRDefault="00B65FE1" w:rsidP="00B65FE1" w:rsidR="00B65FE1"/>
    <w:p w:rsidRDefault="00B65FE1" w:rsidP="00B65FE1" w:rsidR="00B65FE1">
      <w:r>
        <w:t>DNA:</w:t>
      </w:r>
    </w:p>
    <w:p w:rsidRDefault="00B65FE1" w:rsidP="00B65FE1" w:rsidR="00B65FE1">
      <w:r>
        <w:t>1. Rješenje nepravomoćno</w:t>
      </w:r>
    </w:p>
    <w:p w:rsidRDefault="00B65FE1" w:rsidP="00B65FE1" w:rsidR="00B65FE1">
      <w:r>
        <w:t>2. Objaviti na mrežnoj stranici e-Oglasna ploča sudova</w:t>
      </w:r>
    </w:p>
    <w:p w:rsidRDefault="00B65FE1" w:rsidP="00B65FE1" w:rsidR="00B65FE1">
      <w:r>
        <w:t>3. Dostaviti radi obavijesti:</w:t>
      </w:r>
    </w:p>
    <w:p w:rsidRDefault="00B65FE1" w:rsidP="00B65FE1" w:rsidR="00B65FE1">
      <w:r>
        <w:t xml:space="preserve">- stečajnom upravitelju </w:t>
      </w:r>
    </w:p>
    <w:p w:rsidRDefault="00B65FE1" w:rsidP="00B65FE1" w:rsidR="00B65FE1">
      <w:r>
        <w:t>- RH po ŽDO</w:t>
      </w:r>
    </w:p>
    <w:p w:rsidRDefault="00B65FE1" w:rsidP="00B65FE1" w:rsidR="00B65FE1">
      <w:r>
        <w:t>4. kalendar 15 dana</w:t>
      </w:r>
    </w:p>
    <w:p w:rsidRDefault="00B65FE1" w:rsidP="00B65FE1" w:rsidR="00B65FE1"/>
    <w:p w:rsidRDefault="00B65FE1" w:rsidP="00B65FE1" w:rsidR="00B65FE1"/>
    <w:p w:rsidRDefault="00B65FE1" w:rsidP="00B65FE1" w:rsidR="00B65FE1"/>
    <w:p w:rsidRDefault="00B65FE1" w:rsidP="00B65FE1" w:rsidR="00B65FE1">
      <w:pPr>
        <w:rPr>
          <w:b/>
        </w:rPr>
      </w:pPr>
    </w:p>
    <w:p w:rsidRDefault="00B65FE1" w:rsidP="00B65FE1" w:rsidR="00B65FE1">
      <w:r>
        <w:t xml:space="preserve">  </w:t>
      </w:r>
    </w:p>
    <w:p w:rsidRDefault="00B65FE1" w:rsidP="00B65FE1" w:rsidR="00B65FE1"/>
    <w:p w:rsidRDefault="00B65FE1" w:rsidP="00B65FE1" w:rsidR="00B65FE1"/>
    <w:p w:rsidRDefault="00DB052E" w:rsidP="00B65FE1" w:rsidR="00DB052E" w:rsidRPr="00B65FE1"/>
    <w:sectPr w:rsidR="00DB052E" w:rsidRPr="00B65FE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5FE1"/>
    <w:rsid w:val="004674BF"/>
    <w:rsid w:val="005A7041"/>
    <w:rsid w:val="00A26177"/>
    <w:rsid w:val="00A27678"/>
    <w:rsid w:val="00A77409"/>
    <w:rsid w:val="00B65FE1"/>
    <w:rsid w:val="00D05936"/>
    <w:rsid w:val="00DB052E"/>
    <w:rsid w:val="00E43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5F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5F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5FE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3F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F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F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F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F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5F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5F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5FE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3F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F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F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F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F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912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73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2013.</izvorni_sadrzaj>
    <derivirana_varijabla naziv="DomainObject.Predmet.DatumOsnivanja_1">3.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St-1074/2013</izvorni_sadrzaj>
    <derivirana_varijabla naziv="DomainObject.Predmet.OznakaBroj_1">St-1074/2013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I,II,III,IV,V, dio kod  Dubi,   VI, VII- VIII.</izvorni_sadrzaj>
    <derivirana_varijabla naziv="DomainObject.Predmet.PrimjedbaSuca_1">I,II,III,IV,V, dio kod  Dubi,   VI, VII- VIII.</derivirana_varijabla>
  </DomainObject.Predmet.PrimjedbaSuca>
  <DomainObject.Predmet.ProtustrankaFormated>
    <izvorni_sadrzaj>  CESTE d. d. za održavanje, zaštitu, rekonstrukciju i izgradnju cesta u stečaju</izvorni_sadrzaj>
    <derivirana_varijabla naziv="DomainObject.Predmet.ProtustrankaFormated_1">  CESTE d. d. za održavanje, zaštitu, rekonstrukciju i izgradnju cesta u stečaju</derivirana_varijabla>
  </DomainObject.Predmet.ProtustrankaFormated>
  <DomainObject.Predmet.ProtustrankaFormatedOIB>
    <izvorni_sadrzaj>  CESTE d. d. za održavanje, zaštitu, rekonstrukciju i izgradnju cesta u stečaju, OIB 58799999864</izvorni_sadrzaj>
    <derivirana_varijabla naziv="DomainObject.Predmet.ProtustrankaFormatedOIB_1">  CESTE d. d. za održavanje, zaštitu, rekonstrukciju i izgradnju cesta u stečaju, OIB 58799999864</derivirana_varijabla>
  </DomainObject.Predmet.ProtustrankaFormatedOIB>
  <DomainObject.Predmet.ProtustrankaFormatedWithAdress>
    <izvorni_sadrzaj> CESTE d. d. za održavanje, zaštitu, rekonstrukciju i izgradnju cesta u stečaju, Ivana Gorana Kovačića 58, 35000 Slavonski Brod</izvorni_sadrzaj>
    <derivirana_varijabla naziv="DomainObject.Predmet.ProtustrankaFormatedWithAdress_1"> CESTE d. d. za održavanje, zaštitu, rekonstrukciju i izgradnju cesta u stečaju, Ivana Gorana Kovačića 58, 35000 Slavonski Brod</derivirana_varijabla>
  </DomainObject.Predmet.ProtustrankaFormatedWithAdress>
  <DomainObject.Predmet.ProtustrankaFormatedWithAdressOIB>
    <izvorni_sadrzaj> CESTE d. d. za održavanje, zaštitu, rekonstrukciju i izgradnju cesta u stečaju, OIB 58799999864, Ivana Gorana Kovačića 58, 35000 Slavonski Brod</izvorni_sadrzaj>
    <derivirana_varijabla naziv="DomainObject.Predmet.ProtustrankaFormatedWithAdressOIB_1"> CESTE d. d. za održavanje, zaštitu, rekonstrukciju i izgradnju cesta u stečaju, OIB 58799999864, Ivana Gorana Kovačića 58, 35000 Slavonski Brod</derivirana_varijabla>
  </DomainObject.Predmet.ProtustrankaFormatedWithAdressOIB>
  <DomainObject.Predmet.ProtustrankaWithAdress>
    <izvorni_sadrzaj>CESTE d. d. za održavanje, zaštitu, rekonstrukciju i izgradnju cesta u stečaju Ivana Gorana Kovačića 58, 35000 Slavonski Brod</izvorni_sadrzaj>
    <derivirana_varijabla naziv="DomainObject.Predmet.ProtustrankaWithAdress_1">CESTE d. d. za održavanje, zaštitu, rekonstrukciju i izgradnju cesta u stečaju Ivana Gorana Kovačića 58, 35000 Slavonski Brod</derivirana_varijabla>
  </DomainObject.Predmet.ProtustrankaWithAdress>
  <DomainObject.Predmet.ProtustrankaWithAdressOIB>
    <izvorni_sadrzaj>CESTE d. d. za održavanje, zaštitu, rekonstrukciju i izgradnju cesta u stečaju, OIB 58799999864, Ivana Gorana Kovačića 58, 35000 Slavonski Brod</izvorni_sadrzaj>
    <derivirana_varijabla naziv="DomainObject.Predmet.ProtustrankaWithAdressOIB_1">CESTE d. d. za održavanje, zaštitu, rekonstrukciju i izgradnju cesta u stečaju, OIB 58799999864, Ivana Gorana Kovačića 58, 35000 Slavonski Brod</derivirana_varijabla>
  </DomainObject.Predmet.ProtustrankaWithAdressOIB>
  <DomainObject.Predmet.ProtustrankaNazivFormated>
    <izvorni_sadrzaj>CESTE d. d. za održavanje, zaštitu, rekonstrukciju i izgradnju cesta u stečaju</izvorni_sadrzaj>
    <derivirana_varijabla naziv="DomainObject.Predmet.ProtustrankaNazivFormated_1">CESTE d. d. za održavanje, zaštitu, rekonstrukciju i izgradnju cesta u stečaju</derivirana_varijabla>
  </DomainObject.Predmet.ProtustrankaNazivFormated>
  <DomainObject.Predmet.ProtustrankaNazivFormatedOIB>
    <izvorni_sadrzaj>CESTE d. d. za održavanje, zaštitu, rekonstrukciju i izgradnju cesta u stečaju, OIB 58799999864</izvorni_sadrzaj>
    <derivirana_varijabla naziv="DomainObject.Predmet.ProtustrankaNazivFormatedOIB_1">CESTE d. d. za održavanje, zaštitu, rekonstrukciju i izgradnju cesta u stečaju, OIB 58799999864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MIMIĆ vl.USLUGE I UGOSTITELJSTVO " MIMA" NOVSKA</izvorni_sadrzaj>
    <derivirana_varijabla naziv="DomainObject.Predmet.StrankaFormated_1">  MARKO MIMIĆ vl.USLUGE I UGOSTITELJSTVO " MIMA" NOVSKA</derivirana_varijabla>
  </DomainObject.Predmet.StrankaFormated>
  <DomainObject.Predmet.StrankaFormatedOIB>
    <izvorni_sadrzaj>  MARKO MIMIĆ vl.USLUGE I UGOSTITELJSTVO " MIMA" NOVSKA, OIB 90221982549</izvorni_sadrzaj>
    <derivirana_varijabla naziv="DomainObject.Predmet.StrankaFormatedOIB_1">  MARKO MIMIĆ vl.USLUGE I UGOSTITELJSTVO " MIMA" NOVSKA, OIB 90221982549</derivirana_varijabla>
  </DomainObject.Predmet.StrankaFormatedOIB>
  <DomainObject.Predmet.StrankaFormatedWithAdress>
    <izvorni_sadrzaj> MARKO MIMIĆ vl.USLUGE I UGOSTITELJSTVO " MIMA" NOVSKA, Trg Đure Szabe 6, Novska</izvorni_sadrzaj>
    <derivirana_varijabla naziv="DomainObject.Predmet.StrankaFormatedWithAdress_1"> MARKO MIMIĆ vl.USLUGE I UGOSTITELJSTVO " MIMA" NOVSKA, Trg Đure Szabe 6, Novska</derivirana_varijabla>
  </DomainObject.Predmet.StrankaFormatedWithAdress>
  <DomainObject.Predmet.StrankaFormatedWithAdressOIB>
    <izvorni_sadrzaj> MARKO MIMIĆ vl.USLUGE I UGOSTITELJSTVO " MIMA" NOVSKA, OIB 90221982549, Trg Đure Szabe 6, Novska</izvorni_sadrzaj>
    <derivirana_varijabla naziv="DomainObject.Predmet.StrankaFormatedWithAdressOIB_1"> MARKO MIMIĆ vl.USLUGE I UGOSTITELJSTVO " MIMA" NOVSKA, OIB 90221982549, Trg Đure Szabe 6, Novska</derivirana_varijabla>
  </DomainObject.Predmet.StrankaFormatedWithAdressOIB>
  <DomainObject.Predmet.StrankaWithAdress>
    <izvorni_sadrzaj>MARKO MIMIĆ vl.USLUGE I UGOSTITELJSTVO " MIMA" NOVSKA Trg Đure Szabe 6,Novska</izvorni_sadrzaj>
    <derivirana_varijabla naziv="DomainObject.Predmet.StrankaWithAdress_1">MARKO MIMIĆ vl.USLUGE I UGOSTITELJSTVO " MIMA" NOVSKA Trg Đure Szabe 6,Novska</derivirana_varijabla>
  </DomainObject.Predmet.StrankaWithAdress>
  <DomainObject.Predmet.StrankaWithAdressOIB>
    <izvorni_sadrzaj>MARKO MIMIĆ vl.USLUGE I UGOSTITELJSTVO " MIMA" NOVSKA, OIB 90221982549, Trg Đure Szabe 6,Novska</izvorni_sadrzaj>
    <derivirana_varijabla naziv="DomainObject.Predmet.StrankaWithAdressOIB_1">MARKO MIMIĆ vl.USLUGE I UGOSTITELJSTVO " MIMA" NOVSKA, OIB 90221982549, Trg Đure Szabe 6,Novska</derivirana_varijabla>
  </DomainObject.Predmet.StrankaWithAdressOIB>
  <DomainObject.Predmet.StrankaNazivFormated>
    <izvorni_sadrzaj>MARKO MIMIĆ vl.USLUGE I UGOSTITELJSTVO " MIMA" NOVSKA</izvorni_sadrzaj>
    <derivirana_varijabla naziv="DomainObject.Predmet.StrankaNazivFormated_1">MARKO MIMIĆ vl.USLUGE I UGOSTITELJSTVO " MIMA" NOVSKA</derivirana_varijabla>
  </DomainObject.Predmet.StrankaNazivFormated>
  <DomainObject.Predmet.StrankaNazivFormatedOIB>
    <izvorni_sadrzaj>MARKO MIMIĆ vl.USLUGE I UGOSTITELJSTVO " MIMA" NOVSKA, OIB 90221982549</izvorni_sadrzaj>
    <derivirana_varijabla naziv="DomainObject.Predmet.StrankaNazivFormatedOIB_1">MARKO MIMIĆ vl.USLUGE I UGOSTITELJSTVO " MIMA" NOVSKA, OIB 90221982549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MARKO MIMIĆ vl.USLUGE I UGOSTITELJSTVO " MIMA" NOVSKA</item>
    </izvorni_sadrzaj>
    <derivirana_varijabla naziv="DomainObject.Predmet.StrankaListFormated_1">
      <item>MARKO MIMIĆ vl.USLUGE I UGOSTITELJSTVO " MIMA" NOVSKA</item>
    </derivirana_varijabla>
  </DomainObject.Predmet.StrankaListFormated>
  <DomainObject.Predmet.StrankaListFormatedOIB>
    <izvorni_sadrzaj>
      <item>MARKO MIMIĆ vl.USLUGE I UGOSTITELJSTVO " MIMA" NOVSKA, OIB 90221982549</item>
    </izvorni_sadrzaj>
    <derivirana_varijabla naziv="DomainObject.Predmet.StrankaListFormatedOIB_1">
      <item>MARKO MIMIĆ vl.USLUGE I UGOSTITELJSTVO " MIMA" NOVSKA, OIB 90221982549</item>
    </derivirana_varijabla>
  </DomainObject.Predmet.StrankaListFormatedOIB>
  <DomainObject.Predmet.StrankaListFormatedWithAdress>
    <izvorni_sadrzaj>
      <item>MARKO MIMIĆ vl.USLUGE I UGOSTITELJSTVO " MIMA" NOVSKA, Trg Đure Szabe 6, Novska</item>
    </izvorni_sadrzaj>
    <derivirana_varijabla naziv="DomainObject.Predmet.StrankaListFormatedWithAdress_1">
      <item>MARKO MIMIĆ vl.USLUGE I UGOSTITELJSTVO " MIMA" NOVSKA, Trg Đure Szabe 6, Novska</item>
    </derivirana_varijabla>
  </DomainObject.Predmet.StrankaListFormatedWithAdress>
  <DomainObject.Predmet.StrankaListFormatedWithAdressOIB>
    <izvorni_sadrzaj>
      <item>MARKO MIMIĆ vl.USLUGE I UGOSTITELJSTVO " MIMA" NOVSKA, OIB 90221982549, Trg Đure Szabe 6, Novska</item>
    </izvorni_sadrzaj>
    <derivirana_varijabla naziv="DomainObject.Predmet.StrankaListFormatedWithAdressOIB_1">
      <item>MARKO MIMIĆ vl.USLUGE I UGOSTITELJSTVO " MIMA" NOVSKA, OIB 90221982549, Trg Đure Szabe 6, Novska</item>
    </derivirana_varijabla>
  </DomainObject.Predmet.StrankaListFormatedWithAdressOIB>
  <DomainObject.Predmet.StrankaListNazivFormated>
    <izvorni_sadrzaj>
      <item>MARKO MIMIĆ vl.USLUGE I UGOSTITELJSTVO " MIMA" NOVSKA</item>
    </izvorni_sadrzaj>
    <derivirana_varijabla naziv="DomainObject.Predmet.StrankaListNazivFormated_1">
      <item>MARKO MIMIĆ vl.USLUGE I UGOSTITELJSTVO " MIMA" NOVSKA</item>
    </derivirana_varijabla>
  </DomainObject.Predmet.StrankaListNazivFormated>
  <DomainObject.Predmet.StrankaListNazivFormatedOIB>
    <izvorni_sadrzaj>
      <item>MARKO MIMIĆ vl.USLUGE I UGOSTITELJSTVO " MIMA" NOVSKA, OIB 90221982549</item>
    </izvorni_sadrzaj>
    <derivirana_varijabla naziv="DomainObject.Predmet.StrankaListNazivFormatedOIB_1">
      <item>MARKO MIMIĆ vl.USLUGE I UGOSTITELJSTVO " MIMA" NOVSKA, OIB 90221982549</item>
    </derivirana_varijabla>
  </DomainObject.Predmet.StrankaListNazivFormatedOIB>
  <DomainObject.Predmet.ProtuStrankaListFormated>
    <izvorni_sadrzaj>
      <item>CESTE d. d. za održavanje, zaštitu, rekonstrukciju i izgradnju cesta u stečaju</item>
    </izvorni_sadrzaj>
    <derivirana_varijabla naziv="DomainObject.Predmet.ProtuStrankaListFormated_1">
      <item>CESTE d. d. za održavanje, zaštitu, rekonstrukciju i izgradnju cesta u stečaju</item>
    </derivirana_varijabla>
  </DomainObject.Predmet.ProtuStrankaListFormated>
  <DomainObject.Predmet.ProtuStrankaListFormatedOIB>
    <izvorni_sadrzaj>
      <item>CESTE d. d. za održavanje, zaštitu, rekonstrukciju i izgradnju cesta u stečaju, OIB 58799999864</item>
    </izvorni_sadrzaj>
    <derivirana_varijabla naziv="DomainObject.Predmet.ProtuStrankaListFormatedOIB_1">
      <item>CESTE d. d. za održavanje, zaštitu, rekonstrukciju i izgradnju cesta u stečaju, OIB 58799999864</item>
    </derivirana_varijabla>
  </DomainObject.Predmet.ProtuStrankaListFormatedOIB>
  <DomainObject.Predmet.ProtuStrankaListFormatedWithAdress>
    <izvorni_sadrzaj>
      <item>CESTE d. d. za održavanje, zaštitu, rekonstrukciju i izgradnju cesta u stečaju, Ivana Gorana Kovačića 58, 35000 Slavonski Brod</item>
    </izvorni_sadrzaj>
    <derivirana_varijabla naziv="DomainObject.Predmet.ProtuStrankaListFormatedWithAdress_1">
      <item>CESTE d. d. za održavanje, zaštitu, rekonstrukciju i izgradnju cesta u stečaju, Ivana Gorana Kovačića 58, 35000 Slavonski Brod</item>
    </derivirana_varijabla>
  </DomainObject.Predmet.ProtuStrankaListFormatedWithAdress>
  <DomainObject.Predmet.ProtuStrankaListFormatedWithAdressOIB>
    <izvorni_sadrzaj>
      <item>CESTE d. d. za održavanje, zaštitu, rekonstrukciju i izgradnju cesta u stečaju, OIB 58799999864, Ivana Gorana Kovačića 58, 35000 Slavonski Brod</item>
    </izvorni_sadrzaj>
    <derivirana_varijabla naziv="DomainObject.Predmet.ProtuStrankaListFormatedWithAdressOIB_1">
      <item>CESTE d. d. za održavanje, zaštitu, rekonstrukciju i izgradnju cesta u stečaju, OIB 58799999864, Ivana Gorana Kovačića 58, 35000 Slavonski Brod</item>
    </derivirana_varijabla>
  </DomainObject.Predmet.ProtuStrankaListFormatedWithAdressOIB>
  <DomainObject.Predmet.ProtuStrankaListNazivFormated>
    <izvorni_sadrzaj>
      <item>CESTE d. d. za održavanje, zaštitu, rekonstrukciju i izgradnju cesta u stečaju</item>
    </izvorni_sadrzaj>
    <derivirana_varijabla naziv="DomainObject.Predmet.ProtuStrankaListNazivFormated_1">
      <item>CESTE d. d. za održavanje, zaštitu, rekonstrukciju i izgradnju cesta u stečaju</item>
    </derivirana_varijabla>
  </DomainObject.Predmet.ProtuStrankaListNazivFormated>
  <DomainObject.Predmet.ProtuStrankaListNazivFormatedOIB>
    <izvorni_sadrzaj>
      <item>CESTE d. d. za održavanje, zaštitu, rekonstrukciju i izgradnju cesta u stečaju, OIB 58799999864</item>
    </izvorni_sadrzaj>
    <derivirana_varijabla naziv="DomainObject.Predmet.ProtuStrankaListNazivFormatedOIB_1">
      <item>CESTE d. d. za održavanje, zaštitu, rekonstrukciju i izgradnju cesta u stečaju, OIB 58799999864</item>
    </derivirana_varijabla>
  </DomainObject.Predmet.ProtuStrankaListNazivFormatedOIB>
  <DomainObject.Predmet.OstaliListFormated>
    <izvorni_sadrzaj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</izvorni_sadrzaj>
    <derivirana_varijabla naziv="DomainObject.Predmet.OstaliListFormated_1"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</derivirana_varijabla>
  </DomainObject.Predmet.OstaliListFormated>
  <DomainObject.Predmet.OstaliListFormatedOIB>
    <izvorni_sadrzaj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</izvorni_sadrzaj>
    <derivirana_varijabla naziv="DomainObject.Predmet.OstaliListFormatedOIB_1"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</derivirana_varijabla>
  </DomainObject.Predmet.OstaliListFormatedOIB>
  <DomainObject.Predmet.OstaliListFormatedWithAdress>
    <izvorni_sadrzaj>
      <item>Zdravko Grubeša dipl.ecc.,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</item>
      <item>PROMET GRAĐENJE d.o.o. za gradnju, prijevoz i trgovinu, Industrijska 28, 34000 Požega</item>
      <item>Tanja Sljepčević</item>
      <item>Danijela Kovačević</item>
    </izvorni_sadrzaj>
    <derivirana_varijabla naziv="DomainObject.Predmet.OstaliListFormatedWithAdress_1">
      <item>Zdravko Grubeša dipl.ecc.,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</item>
      <item>PROMET GRAĐENJE d.o.o. za gradnju, prijevoz i trgovinu, Industrijska 28, 34000 Požega</item>
      <item>Tanja Sljepčević</item>
      <item>Danijela Kovačević</item>
    </derivirana_varijabla>
  </DomainObject.Predmet.OstaliListFormatedWithAdress>
  <DomainObject.Predmet.OstaliListFormatedWithAdressOIB>
    <izvorni_sadrzaj>
      <item>Zdravko Grubeša dipl.ecc., OIB 38584131681,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OIB 06496098688,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 34000 Požega</item>
      <item>Tanja Sljepčević</item>
      <item>Danijela Kovačević</item>
    </izvorni_sadrzaj>
    <derivirana_varijabla naziv="DomainObject.Predmet.OstaliListFormatedWithAdressOIB_1">
      <item>Zdravko Grubeša dipl.ecc., OIB 38584131681,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OIB 06496098688,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 34000 Požega</item>
      <item>Tanja Sljepčević</item>
      <item>Danijela Kovačević</item>
    </derivirana_varijabla>
  </DomainObject.Predmet.OstaliListFormatedWithAdressOIB>
  <DomainObject.Predmet.OstaliListNazivFormated>
    <izvorni_sadrzaj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</izvorni_sadrzaj>
    <derivirana_varijabla naziv="DomainObject.Predmet.OstaliListNazivFormated_1"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</derivirana_varijabla>
  </DomainObject.Predmet.OstaliListNazivFormated>
  <DomainObject.Predmet.OstaliListNazivFormatedOIB>
    <izvorni_sadrzaj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</izvorni_sadrzaj>
    <derivirana_varijabla naziv="DomainObject.Predmet.OstaliListNazivFormatedOIB_1"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MIMIĆ vl.USLUGE I UGOSTITELJSTVO " MIMA" NOVSKA</izvorni_sadrzaj>
    <derivirana_varijabla naziv="DomainObject.Predmet.StrankaIDrugi_1">MARKO MIMIĆ vl.USLUGE I UGOSTITELJSTVO " MIMA" NOVSKA</derivirana_varijabla>
  </DomainObject.Predmet.StrankaIDrugi>
  <DomainObject.Predmet.ProtustrankaIDrugi>
    <izvorni_sadrzaj>CESTE d. d. za održavanje, zaštitu, rekonstrukciju i izgradnju cesta u stečaju</izvorni_sadrzaj>
    <derivirana_varijabla naziv="DomainObject.Predmet.ProtustrankaIDrugi_1">CESTE d. d. za održavanje, zaštitu, rekonstrukciju i izgradnju cesta u stečaju</derivirana_varijabla>
  </DomainObject.Predmet.ProtustrankaIDrugi>
  <DomainObject.Predmet.StrankaIDrugiAdressOIB>
    <izvorni_sadrzaj>MARKO MIMIĆ vl.USLUGE I UGOSTITELJSTVO " MIMA" NOVSKA, OIB 90221982549, Trg Đure Szabe 6, Novska</izvorni_sadrzaj>
    <derivirana_varijabla naziv="DomainObject.Predmet.StrankaIDrugiAdressOIB_1">MARKO MIMIĆ vl.USLUGE I UGOSTITELJSTVO " MIMA" NOVSKA, OIB 90221982549, Trg Đure Szabe 6, Novska</derivirana_varijabla>
  </DomainObject.Predmet.StrankaIDrugiAdressOIB>
  <DomainObject.Predmet.ProtustrankaIDrugiAdressOIB>
    <izvorni_sadrzaj>CESTE d. d. za održavanje, zaštitu, rekonstrukciju i izgradnju cesta u stečaju, OIB 58799999864, Ivana Gorana Kovačića 58, 35000 Slavonski Brod</izvorni_sadrzaj>
    <derivirana_varijabla naziv="DomainObject.Predmet.ProtustrankaIDrugiAdressOIB_1">CESTE d. d. za održavanje, zaštitu, rekonstrukciju i izgradnju cesta u stečaju, OIB 58799999864, Ivana Gorana Kovačića 58,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MIMIĆ vl.USLUGE I UGOSTITELJSTVO " MIMA" NOVSKA</item>
      <item>CESTE d. d. za održavanje, zaštitu, rekonstrukciju i izgradnju cesta u stečaju</item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</izvorni_sadrzaj>
    <derivirana_varijabla naziv="DomainObject.Predmet.SudioniciListNaziv_1">
      <item>MARKO MIMIĆ vl.USLUGE I UGOSTITELJSTVO " MIMA" NOVSKA</item>
      <item>CESTE d. d. za održavanje, zaštitu, rekonstrukciju i izgradnju cesta u stečaju</item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</derivirana_varijabla>
  </DomainObject.Predmet.SudioniciListNaziv>
  <DomainObject.Predmet.SudioniciListAdressOIB>
    <izvorni_sadrzaj>
      <item>MARKO MIMIĆ vl.USLUGE I UGOSTITELJSTVO " MIMA" NOVSKA, OIB 90221982549, Trg Đure Szabe 6,Novska</item>
      <item>CESTE d. d. za održavanje, zaštitu, rekonstrukciju i izgradnju cesta u stečaju, OIB 58799999864, Ivana Gorana Kovačića 58,35000 Slavonski Brod</item>
      <item>Zdravko Grubeša dipl.ecc., OIB 38584131681, Zagrebačka 8 a,31417 Piškorevci</item>
      <item>Zlatko Haramustek, 35000 Slavonski Brod</item>
      <item>Tomislav Opačak, 35000 Slavonski Brod</item>
      <item>Alma Opačak, odvjetnica, A. Cesarca 12,35000 Slavonski Brod</item>
      <item>Dražen Ivančić, odvjetnik, Ivančićeva 28,35000 Slavonski Brod</item>
      <item>Ana Čulo, I.G. Kovačića 58,35400 Nova Gradiška</item>
      <item>Krešimir Blagović, I.G.Kovačića 29,35000 Slavonski Brod</item>
      <item>Sanja Conjar, odvjetnica, Pilareva 18,35000 Slavonski Brod</item>
      <item>Krešimir Kmet, odvjetnik, A. Cesarca 16,35000 Slavonski Brod</item>
      <item>Mato Stanković, Trg pobjede 13,35000 Slavonski Brod</item>
      <item>Mijo Opačak, Zelinska 2/1,35000 Slavonski Brod</item>
      <item>Josip Opačak, I.G:Kovačića 58,35000 Slavonski Brod</item>
      <item>Olivera Hud, Huđova 10,44330 Novska</item>
      <item>Mira Jelčić, I.G.Kovačića,35000 Slavonski Brod</item>
      <item>Tihomir Grašar, Petra Svačića,35000 Slavonski Brod</item>
      <item>Mirjana Dujmović, Vodovodna,10000 Zagreb</item>
      <item>Olivera Baričević, odvjetnica, Sv. Florijana,34000 Požega</item>
      <item>Marko Mimić, I.G:Kovačića,35000 Slavonski Brod</item>
      <item>Katarina Digula Radaković, V. Holjevca,10000 Zagreb</item>
      <item>Josip Jelić, odvjetnik, A. Cesarca 28,35000 Slavonski Brod</item>
      <item>Antonio Krajina, I.G. Kovačića,35000 Slavonski Brod</item>
      <item>Vjekoslav Bošnjak, I.G.Kovačića,35000 Slavonski Brod</item>
      <item>Željka Kovačević, OIB 06496098688, Osječka Ulica 419,35000 Slavonski Brod</item>
      <item>Ante Mamić, Petra Svačića 1,35000 Slavonski Brod</item>
      <item>Krunoslav Ziterbat</item>
      <item>Božidar Šafran</item>
      <item>Dalibor Gradinščak</item>
      <item>ŽUPANIJSKO DRŽAVNO ODVJETNIŠTVO, Tome Skalice 22,35000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28,34000 Požega</item>
      <item>Tanja Sljepčević</item>
      <item>Danijela Kovačević</item>
    </izvorni_sadrzaj>
    <derivirana_varijabla naziv="DomainObject.Predmet.SudioniciListAdressOIB_1">
      <item>MARKO MIMIĆ vl.USLUGE I UGOSTITELJSTVO " MIMA" NOVSKA, OIB 90221982549, Trg Đure Szabe 6,Novska</item>
      <item>CESTE d. d. za održavanje, zaštitu, rekonstrukciju i izgradnju cesta u stečaju, OIB 58799999864, Ivana Gorana Kovačića 58,35000 Slavonski Brod</item>
      <item>Zdravko Grubeša dipl.ecc., OIB 38584131681, Zagrebačka 8 a,31417 Piškorevci</item>
      <item>Zlatko Haramustek, 35000 Slavonski Brod</item>
      <item>Tomislav Opačak, 35000 Slavonski Brod</item>
      <item>Alma Opačak, odvjetnica, A. Cesarca 12,35000 Slavonski Brod</item>
      <item>Dražen Ivančić, odvjetnik, Ivančićeva 28,35000 Slavonski Brod</item>
      <item>Ana Čulo, I.G. Kovačića 58,35400 Nova Gradiška</item>
      <item>Krešimir Blagović, I.G.Kovačića 29,35000 Slavonski Brod</item>
      <item>Sanja Conjar, odvjetnica, Pilareva 18,35000 Slavonski Brod</item>
      <item>Krešimir Kmet, odvjetnik, A. Cesarca 16,35000 Slavonski Brod</item>
      <item>Mato Stanković, Trg pobjede 13,35000 Slavonski Brod</item>
      <item>Mijo Opačak, Zelinska 2/1,35000 Slavonski Brod</item>
      <item>Josip Opačak, I.G:Kovačića 58,35000 Slavonski Brod</item>
      <item>Olivera Hud, Huđova 10,44330 Novska</item>
      <item>Mira Jelčić, I.G.Kovačića,35000 Slavonski Brod</item>
      <item>Tihomir Grašar, Petra Svačića,35000 Slavonski Brod</item>
      <item>Mirjana Dujmović, Vodovodna,10000 Zagreb</item>
      <item>Olivera Baričević, odvjetnica, Sv. Florijana,34000 Požega</item>
      <item>Marko Mimić, I.G:Kovačića,35000 Slavonski Brod</item>
      <item>Katarina Digula Radaković, V. Holjevca,10000 Zagreb</item>
      <item>Josip Jelić, odvjetnik, A. Cesarca 28,35000 Slavonski Brod</item>
      <item>Antonio Krajina, I.G. Kovačića,35000 Slavonski Brod</item>
      <item>Vjekoslav Bošnjak, I.G.Kovačića,35000 Slavonski Brod</item>
      <item>Željka Kovačević, OIB 06496098688, Osječka Ulica 419,35000 Slavonski Brod</item>
      <item>Ante Mamić, Petra Svačića 1,35000 Slavonski Brod</item>
      <item>Krunoslav Ziterbat</item>
      <item>Božidar Šafran</item>
      <item>Dalibor Gradinščak</item>
      <item>ŽUPANIJSKO DRŽAVNO ODVJETNIŠTVO, Tome Skalice 22,35000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28,34000 Požega</item>
      <item>Tanja Sljepčević</item>
      <item>Danijela Kovačević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90221982549</item>
      <item>, OIB 58799999864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06496098688</item>
      <item>, OIB null</item>
      <item>, OIB null</item>
      <item>, OIB null</item>
      <item>, OIB null</item>
      <item>, OIB null</item>
      <item>, OIB null</item>
      <item>, OIB null</item>
      <item>, OIB null</item>
      <item>, OIB 57207577276</item>
      <item>, OIB 37123159229</item>
      <item>, OIB null</item>
      <item>, OIB null</item>
    </izvorni_sadrzaj>
    <derivirana_varijabla naziv="DomainObject.Predmet.SudioniciListNazivOIB_1">
      <item>, OIB 90221982549</item>
      <item>, OIB 58799999864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06496098688</item>
      <item>, OIB null</item>
      <item>, OIB null</item>
      <item>, OIB null</item>
      <item>, OIB null</item>
      <item>, OIB null</item>
      <item>, OIB null</item>
      <item>, OIB null</item>
      <item>, OIB null</item>
      <item>, OIB 57207577276</item>
      <item>, OIB 37123159229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390</properties:Words>
  <properties:Characters>2092</properties:Characters>
  <properties:Lines>81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2017-05-10T11:50:00Z</dcterms:created>
  <dc:creator>wsadmin</dc:creator>
  <cp:lastModifiedBy>wsadmin</cp:lastModifiedBy>
  <cp:lastPrinted>2017-05-10T12:05:00Z</cp:lastPrinted>
  <dcterms:modified xmlns:xsi="http://www.w3.org/2001/XMLSchema-instance" xsi:type="dcterms:W3CDTF">2017-05-11T06:27:00Z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