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c39ee" w14:paraId="2ec39ee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963A25">
        <w:rPr>
          <w:b w:val="false"/>
        </w:rPr>
        <w:t>2</w:t>
      </w:r>
      <w:r w:rsidR="0046334C">
        <w:rPr>
          <w:b w:val="false"/>
        </w:rPr>
        <w:t>2</w:t>
      </w:r>
      <w:r w:rsidR="00963A25">
        <w:rPr>
          <w:b w:val="false"/>
        </w:rPr>
        <w:t>2</w:t>
      </w:r>
      <w:r w:rsidR="0046334C">
        <w:rPr>
          <w:b w:val="false"/>
        </w:rPr>
        <w:t>3</w:t>
      </w:r>
      <w:r w:rsidRPr="00E151BF">
        <w:rPr>
          <w:b w:val="false"/>
        </w:rPr>
        <w:t>/1</w:t>
      </w:r>
      <w:r w:rsidR="00F84F8E">
        <w:rPr>
          <w:b w:val="false"/>
        </w:rPr>
        <w:t>6</w:t>
      </w:r>
      <w:r w:rsidRPr="00E151BF">
        <w:rPr>
          <w:b w:val="false"/>
        </w:rPr>
        <w:t>-</w:t>
      </w:r>
      <w:r w:rsidR="00544577">
        <w:rPr>
          <w:b w:val="false"/>
        </w:rPr>
        <w:t>7</w:t>
      </w:r>
      <w:r w:rsidR="0046334C">
        <w:rPr>
          <w:b w:val="false"/>
        </w:rPr>
        <w:t>6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CC31B0" w:rsidP="00CC31B0" w:rsidR="00CC31B0" w:rsidRPr="00242676">
      <w:pPr>
        <w:ind w:firstLine="708"/>
        <w:jc w:val="both"/>
      </w:pPr>
      <w:r w:rsidRPr="00242676">
        <w:t>Trgovački sud u Osijeku, po sucu mr. sc. Tihomiru Kovačeviću, kao stečajnom sucu, u stečajnom postupku nad stečajnim dužnikom: NAŠ DOM PLUS d.o.o. za proizvodnju, trgovinu i usluge u stečaju</w:t>
      </w:r>
      <w:r w:rsidRPr="00242676">
        <w:rPr>
          <w:bCs/>
        </w:rPr>
        <w:t>, Vukovar, Priljevo 203 L, MBS: 030105184, OIB: 21734587493</w:t>
      </w:r>
      <w:r w:rsidRPr="00242676">
        <w:rPr>
          <w:b/>
        </w:rPr>
        <w:t xml:space="preserve">, </w:t>
      </w:r>
      <w:r w:rsidRPr="00242676">
        <w:t xml:space="preserve">dana </w:t>
      </w:r>
      <w:r>
        <w:t>24</w:t>
      </w:r>
      <w:r w:rsidRPr="00242676">
        <w:t xml:space="preserve">. </w:t>
      </w:r>
      <w:r>
        <w:t>rujn</w:t>
      </w:r>
      <w:r w:rsidRPr="00242676">
        <w:t>a 201</w:t>
      </w:r>
      <w:r>
        <w:t>8</w:t>
      </w:r>
      <w:r w:rsidRPr="00242676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4A49D7" w:rsidP="00C12C09" w:rsidR="00C12C09">
      <w:pPr>
        <w:jc w:val="center"/>
        <w:rPr>
          <w:bCs/>
        </w:rPr>
      </w:pPr>
      <w:r>
        <w:rPr>
          <w:bCs/>
        </w:rPr>
        <w:t>6</w:t>
      </w:r>
      <w:r w:rsidR="008E27A9" w:rsidRPr="0004279F">
        <w:rPr>
          <w:bCs/>
        </w:rPr>
        <w:t xml:space="preserve">. </w:t>
      </w:r>
      <w:r>
        <w:rPr>
          <w:bCs/>
        </w:rPr>
        <w:t>studenog</w:t>
      </w:r>
      <w:r w:rsidR="008E27A9" w:rsidRPr="0004279F">
        <w:rPr>
          <w:bCs/>
        </w:rPr>
        <w:t xml:space="preserve"> 201</w:t>
      </w:r>
      <w:r w:rsidR="00690332">
        <w:rPr>
          <w:bCs/>
        </w:rPr>
        <w:t>8</w:t>
      </w:r>
      <w:r w:rsidR="008E27A9" w:rsidRPr="0004279F">
        <w:rPr>
          <w:bCs/>
        </w:rPr>
        <w:t xml:space="preserve">. godine u </w:t>
      </w:r>
      <w:r w:rsidR="008E3184">
        <w:rPr>
          <w:bCs/>
        </w:rPr>
        <w:t>11</w:t>
      </w:r>
      <w:r w:rsidR="008E27A9" w:rsidRPr="0004279F">
        <w:rPr>
          <w:bCs/>
        </w:rPr>
        <w:t>,</w:t>
      </w:r>
      <w:r w:rsidR="008E3184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4A49D7">
        <w:t>e</w:t>
      </w:r>
      <w:r w:rsidR="003B5874">
        <w:t xml:space="preserve"> </w:t>
      </w:r>
      <w:r>
        <w:t>upravitelj</w:t>
      </w:r>
      <w:r w:rsidR="004A49D7">
        <w:t>ice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4A49D7">
        <w:t>e</w:t>
      </w:r>
      <w:r>
        <w:t xml:space="preserve"> upravitelj</w:t>
      </w:r>
      <w:r w:rsidR="004A49D7">
        <w:t>ice</w:t>
      </w:r>
      <w:r>
        <w:t xml:space="preserve"> od </w:t>
      </w:r>
      <w:r w:rsidR="00DC1A14">
        <w:t>1</w:t>
      </w:r>
      <w:r w:rsidR="004A49D7">
        <w:t>7</w:t>
      </w:r>
      <w:r w:rsidR="00A06D6D">
        <w:t>.</w:t>
      </w:r>
      <w:r w:rsidR="00DC1A14">
        <w:t>0</w:t>
      </w:r>
      <w:r w:rsidR="004A49D7">
        <w:t>9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CC31B0" w:rsidRPr="00CC31B0">
        <w:t xml:space="preserve">24. rujna </w:t>
      </w:r>
      <w:r w:rsidR="00F74EC7" w:rsidRPr="00F74EC7">
        <w:t>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4A49D7">
        <w:t>a</w:t>
      </w:r>
      <w:r>
        <w:t xml:space="preserve"> upravitelj</w:t>
      </w:r>
      <w:r w:rsidR="004A49D7">
        <w:t>ica</w:t>
      </w:r>
      <w:r w:rsidR="0024008B">
        <w:t xml:space="preserve"> </w:t>
      </w:r>
      <w:r w:rsidR="00FD2574">
        <w:t>Tihana Majić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8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</w:t>
    </w:r>
    <w:r w:rsidR="0046334C" w:rsidRPr="0046334C">
      <w:rPr>
        <w:b w:val="false"/>
      </w:rPr>
      <w:t>2223/16-76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6334C"/>
    <w:rsid w:val="004A49D7"/>
    <w:rsid w:val="004A7D2D"/>
    <w:rsid w:val="004F36C5"/>
    <w:rsid w:val="00514D47"/>
    <w:rsid w:val="00522029"/>
    <w:rsid w:val="00544577"/>
    <w:rsid w:val="005726AF"/>
    <w:rsid w:val="00580E8E"/>
    <w:rsid w:val="005A1639"/>
    <w:rsid w:val="005A425E"/>
    <w:rsid w:val="006076F9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8E3184"/>
    <w:rsid w:val="00927D75"/>
    <w:rsid w:val="00933287"/>
    <w:rsid w:val="00940ABA"/>
    <w:rsid w:val="0094275F"/>
    <w:rsid w:val="009532E5"/>
    <w:rsid w:val="00963A25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57731"/>
    <w:rsid w:val="00C72C45"/>
    <w:rsid w:val="00CB3B82"/>
    <w:rsid w:val="00CC31B0"/>
    <w:rsid w:val="00D00484"/>
    <w:rsid w:val="00D258CC"/>
    <w:rsid w:val="00D4083E"/>
    <w:rsid w:val="00D74CEA"/>
    <w:rsid w:val="00D761B5"/>
    <w:rsid w:val="00D81805"/>
    <w:rsid w:val="00DC1A14"/>
    <w:rsid w:val="00DE53D9"/>
    <w:rsid w:val="00E14285"/>
    <w:rsid w:val="00E151BF"/>
    <w:rsid w:val="00E1783A"/>
    <w:rsid w:val="00E20BDF"/>
    <w:rsid w:val="00E43436"/>
    <w:rsid w:val="00E620C2"/>
    <w:rsid w:val="00E7194E"/>
    <w:rsid w:val="00E865E1"/>
    <w:rsid w:val="00EA2613"/>
    <w:rsid w:val="00EF6777"/>
    <w:rsid w:val="00F11C72"/>
    <w:rsid w:val="00F31436"/>
    <w:rsid w:val="00F74EC7"/>
    <w:rsid w:val="00F84F8E"/>
    <w:rsid w:val="00FD2574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17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8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8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8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8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17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8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8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8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8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210</properties:Words>
  <properties:Characters>1092</properties:Characters>
  <properties:Lines>65</properties:Lines>
  <properties:Paragraphs>26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2018-09-24T11:35:00Z</dcterms:modified>
  <cp:revision>15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