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f68b" w14:paraId="3d3f68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C07BB9">
        <w:rPr>
          <w:rFonts w:hAnsi="Times New Roman" w:ascii="Times New Roman"/>
        </w:rPr>
        <w:t>2114</w:t>
      </w:r>
      <w:r w:rsidR="00A96748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C07BB9" w:rsidR="00C07B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Labirint-Projekt d.o.o.,</w:t>
      </w:r>
    </w:p>
    <w:p w:rsidRDefault="00C07BB9" w:rsidR="001A7D33">
      <w:pPr>
        <w:jc w:val="right"/>
        <w:rPr>
          <w:rFonts w:hAnsi="Times New Roman" w:ascii="Times New Roman"/>
        </w:rPr>
      </w:pPr>
      <w:r w:rsidRPr="00EE2D85">
        <w:rPr>
          <w:rFonts w:hAnsi="Times New Roman" w:ascii="Times New Roman"/>
        </w:rPr>
        <w:t>Zagreb, Martićeva 14/E</w:t>
      </w:r>
    </w:p>
    <w:p w:rsidRDefault="00C07BB9" w:rsidR="00C07BB9" w:rsidRPr="004272F9">
      <w:pPr>
        <w:jc w:val="right"/>
        <w:rPr>
          <w:rFonts w:hAnsi="Times New Roman" w:ascii="Times New Roman"/>
        </w:rPr>
      </w:pP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C07BB9" w:rsidR="00A967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JASENKO MILJENKO BRAJAN</w:t>
      </w:r>
    </w:p>
    <w:p w:rsidRDefault="001A7D33" w:rsidR="00835D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C07BB9">
        <w:rPr>
          <w:rFonts w:hAnsi="Times New Roman" w:ascii="Times New Roman"/>
        </w:rPr>
        <w:t>Martićeva 14/E</w:t>
      </w:r>
    </w:p>
    <w:p w:rsidRDefault="00A96748" w:rsidR="00A96748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835D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C07BB9" w:rsidRPr="00EE2D85">
        <w:rPr>
          <w:rFonts w:hAnsi="Times New Roman" w:ascii="Times New Roman"/>
        </w:rPr>
        <w:t>Labirint-Projekt d.o.o., Zagreb, Martićeva 14/E, OIB 06742770056</w:t>
      </w:r>
    </w:p>
    <w:p w:rsidRDefault="001A7D33" w:rsidP="00B46B2C" w:rsidR="001A7D3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C07BB9">
        <w:rPr>
          <w:rFonts w:hAnsi="Times New Roman" w:ascii="Times New Roman"/>
          <w:b/>
        </w:rPr>
        <w:t>30. studenog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1A7D33">
        <w:rPr>
          <w:rFonts w:hAnsi="Times New Roman" w:ascii="Times New Roman"/>
          <w:b/>
        </w:rPr>
        <w:t>9,</w:t>
      </w:r>
      <w:r w:rsidR="00C07BB9">
        <w:rPr>
          <w:rFonts w:hAnsi="Times New Roman" w:ascii="Times New Roman"/>
          <w:b/>
        </w:rPr>
        <w:t>1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C07BB9">
        <w:rPr>
          <w:rFonts w:hAnsi="Times New Roman" w:ascii="Times New Roman"/>
        </w:rPr>
        <w:t>31. kolovoza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70A6"/>
    <w:rsid w:val="0028360D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3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6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3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6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Labirint-Projekt d.o.o. zastupanog po punomoćniku Jasenko-miljenko Brajan</izvorni_sadrzaj>
    <derivirana_varijabla naziv="DomainObject.Predmet.ProtustrankaFormated_1">  Labirint-Projekt d.o.o. zastupanog po punomoćniku Jasenko-miljenko Brajan</derivirana_varijabla>
  </DomainObject.Predmet.ProtustrankaFormated>
  <DomainObject.Predmet.ProtustrankaFormatedOIB>
    <izvorni_sadrzaj>  Labirint-Projekt d.o.o., OIB 06742770056 zastupanog po punomoćniku Jasenko-miljenko Brajan</izvorni_sadrzaj>
    <derivirana_varijabla naziv="DomainObject.Predmet.ProtustrankaFormatedOIB_1">  Labirint-Projekt d.o.o., OIB 06742770056 zastupanog po punomoćniku Jasenko-miljenko Brajan</derivirana_varijabla>
  </DomainObject.Predmet.ProtustrankaFormatedOIB>
  <DomainObject.Predmet.ProtustrankaFormatedWithAdress>
    <izvorni_sadrzaj> Labirint-Projekt d.o.o., Martićeva 14/E, 10000 Zagreb zastupanog po punomoćniku Jasenko-miljenko Brajan</izvorni_sadrzaj>
    <derivirana_varijabla naziv="DomainObject.Predmet.ProtustrankaFormatedWithAdress_1"> Labirint-Projekt d.o.o., Martićeva 14/E, 10000 Zagreb zastupanog po punomoćniku Jasenko-miljenko Brajan</derivirana_varijabla>
  </DomainObject.Predmet.ProtustrankaFormatedWithAdress>
  <DomainObject.Predmet.ProtustrankaFormatedWithAdressOIB>
    <izvorni_sadrzaj> Labirint-Projekt d.o.o., OIB 06742770056, Martićeva 14/E, 10000 Zagreb zastupanog po punomoćniku Jasenko-miljenko Brajan</izvorni_sadrzaj>
    <derivirana_varijabla naziv="DomainObject.Predmet.ProtustrankaFormatedWithAdressOIB_1"> Labirint-Projekt d.o.o., OIB 06742770056, Martićeva 14/E, 10000 Zagreb zastupanog po punomoćniku Jasenko-miljenko Brajan</derivirana_varijabla>
  </DomainObject.Predmet.ProtustrankaFormatedWithAdressOIB>
  <DomainObject.Predmet.ProtustrankaWithAdress>
    <izvorni_sadrzaj>Labirint-Projekt d.o.o. Martićeva 14/E, 10000 Zagreb</izvorni_sadrzaj>
    <derivirana_varijabla naziv="DomainObject.Predmet.ProtustrankaWithAdress_1">Labirint-Projekt d.o.o. Martićeva 14/E, 10000 Zagreb</derivirana_varijabla>
  </DomainObject.Predmet.ProtustrankaWithAdress>
  <DomainObject.Predmet.ProtustrankaWithAdressOIB>
    <izvorni_sadrzaj>Labirint-Projekt d.o.o., OIB 06742770056, Martićeva 14/E, 10000 Zagreb</izvorni_sadrzaj>
    <derivirana_varijabla naziv="DomainObject.Predmet.ProtustrankaWithAdressOIB_1">Labirint-Projekt d.o.o., OIB 06742770056, Martićeva 14/E, 10000 Zagreb</derivirana_varijabla>
  </DomainObject.Predmet.ProtustrankaWithAdressOIB>
  <DomainObject.Predmet.ProtustrankaNazivFormated>
    <izvorni_sadrzaj>Labirint-Projekt d.o.o.</izvorni_sadrzaj>
    <derivirana_varijabla naziv="DomainObject.Predmet.ProtustrankaNazivFormated_1">Labirint-Projekt d.o.o.</derivirana_varijabla>
  </DomainObject.Predmet.ProtustrankaNazivFormated>
  <DomainObject.Predmet.ProtustrankaNazivFormatedOIB>
    <izvorni_sadrzaj>Labirint-Projekt d.o.o., OIB 06742770056</izvorni_sadrzaj>
    <derivirana_varijabla naziv="DomainObject.Predmet.ProtustrankaNazivFormatedOIB_1">Labirint-Projekt d.o.o., OIB 06742770056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Labirint-Projekt d.o.o. zastupanog po punomoćniku Jasenko-miljenko Brajan</item>
    </izvorni_sadrzaj>
    <derivirana_varijabla naziv="DomainObject.Predmet.ProtuStrankaListFormated_1">
      <item>Labirint-Projekt d.o.o. zastupanog po punomoćniku Jasenko-miljenko Brajan</item>
    </derivirana_varijabla>
  </DomainObject.Predmet.ProtuStrankaListFormated>
  <DomainObject.Predmet.ProtuStrankaListFormatedOIB>
    <izvorni_sadrzaj>
      <item>Labirint-Projekt d.o.o., OIB 06742770056 zastupanog po punomoćniku Jasenko-miljenko Brajan</item>
    </izvorni_sadrzaj>
    <derivirana_varijabla naziv="DomainObject.Predmet.ProtuStrankaListFormatedOIB_1">
      <item>Labirint-Projekt d.o.o., OIB 06742770056 zastupanog po punomoćniku Jasenko-miljenko Brajan</item>
    </derivirana_varijabla>
  </DomainObject.Predmet.ProtuStrankaListFormatedOIB>
  <DomainObject.Predmet.ProtuStrankaListFormatedWithAdress>
    <izvorni_sadrzaj>
      <item>Labirint-Projekt d.o.o., Martićeva 14/E, 10000 Zagreb zastupanog po punomoćniku Jasenko-miljenko Brajan</item>
    </izvorni_sadrzaj>
    <derivirana_varijabla naziv="DomainObject.Predmet.ProtuStrankaListFormatedWithAdress_1">
      <item>Labirint-Projekt d.o.o., Martićeva 14/E, 10000 Zagreb zastupanog po punomoćniku Jasenko-miljenko Brajan</item>
    </derivirana_varijabla>
  </DomainObject.Predmet.ProtuStrankaListFormatedWithAdress>
  <DomainObject.Predmet.ProtuStrankaListFormatedWithAdressOIB>
    <izvorni_sadrzaj>
      <item>Labirint-Projekt d.o.o., OIB 06742770056, Martićeva 14/E, 10000 Zagreb zastupanog po punomoćniku Jasenko-miljenko Brajan</item>
    </izvorni_sadrzaj>
    <derivirana_varijabla naziv="DomainObject.Predmet.ProtuStrankaListFormatedWithAdressOIB_1">
      <item>Labirint-Projekt d.o.o., OIB 06742770056, Martićeva 14/E, 10000 Zagreb zastupanog po punomoćniku Jasenko-miljenko Brajan</item>
    </derivirana_varijabla>
  </DomainObject.Predmet.ProtuStrankaListFormatedWithAdressOIB>
  <DomainObject.Predmet.ProtuStrankaListNazivFormated>
    <izvorni_sadrzaj>
      <item>Labirint-Projekt d.o.o.</item>
    </izvorni_sadrzaj>
    <derivirana_varijabla naziv="DomainObject.Predmet.ProtuStrankaListNazivFormated_1">
      <item>Labirint-Projekt d.o.o.</item>
    </derivirana_varijabla>
  </DomainObject.Predmet.ProtuStrankaListNazivFormated>
  <DomainObject.Predmet.ProtuStrankaListNazivFormatedOIB>
    <izvorni_sadrzaj>
      <item>Labirint-Projekt d.o.o., OIB 06742770056</item>
    </izvorni_sadrzaj>
    <derivirana_varijabla naziv="DomainObject.Predmet.ProtuStrankaListNazivFormatedOIB_1">
      <item>Labirint-Projekt d.o.o., OIB 06742770056</item>
    </derivirana_varijabla>
  </DomainObject.Predmet.ProtuStrankaListNazivFormatedOIB>
  <DomainObject.Predmet.OstaliListFormated>
    <izvorni_sadrzaj>
      <item>Jasenko-miljenko Brajan punomoćnik sudionika u postupku Labirint-Projekt d.o.o.</item>
    </izvorni_sadrzaj>
    <derivirana_varijabla naziv="DomainObject.Predmet.OstaliListFormated_1">
      <item>Jasenko-miljenko Brajan punomoćnik sudionika u postupku Labirint-Projekt d.o.o.</item>
    </derivirana_varijabla>
  </DomainObject.Predmet.OstaliListFormated>
  <DomainObject.Predmet.OstaliListFormatedOIB>
    <izvorni_sadrzaj>
      <item>Jasenko-miljenko Brajan, OIB 64282017437 punomoćnik sudionika u postupku Labirint-Projekt d.o.o.</item>
    </izvorni_sadrzaj>
    <derivirana_varijabla naziv="DomainObject.Predmet.OstaliListFormatedOIB_1">
      <item>Jasenko-miljenko Brajan, OIB 64282017437 punomoćnik sudionika u postupku Labirint-Projekt d.o.o.</item>
    </derivirana_varijabla>
  </DomainObject.Predmet.OstaliListFormatedOIB>
  <DomainObject.Predmet.OstaliListFormatedWithAdress>
    <izvorni_sadrzaj>
      <item>Jasenko-miljenko Brajan, Martićeva 14e, 10000 Zagreb punomoćnik sudionika u postupku Labirint-Projekt d.o.o.</item>
    </izvorni_sadrzaj>
    <derivirana_varijabla naziv="DomainObject.Predmet.OstaliListFormatedWithAdress_1">
      <item>Jasenko-miljenko Brajan, Martićeva 14e, 10000 Zagreb punomoćnik sudionika u postupku Labirint-Projekt d.o.o.</item>
    </derivirana_varijabla>
  </DomainObject.Predmet.OstaliListFormatedWithAdress>
  <DomainObject.Predmet.OstaliListFormatedWithAdressOIB>
    <izvorni_sadrzaj>
      <item>Jasenko-miljenko Brajan, OIB 64282017437, Martićeva 14e, 10000 Zagreb punomoćnik sudionika u postupku Labirint-Projekt d.o.o.</item>
    </izvorni_sadrzaj>
    <derivirana_varijabla naziv="DomainObject.Predmet.OstaliListFormatedWithAdressOIB_1">
      <item>Jasenko-miljenko Brajan, OIB 64282017437, Martićeva 14e, 10000 Zagreb punomoćnik sudionika u postupku Labirint-Projekt d.o.o.</item>
    </derivirana_varijabla>
  </DomainObject.Predmet.OstaliListFormatedWithAdressOIB>
  <DomainObject.Predmet.OstaliListNazivFormated>
    <izvorni_sadrzaj>
      <item>Jasenko-miljenko Brajan</item>
    </izvorni_sadrzaj>
    <derivirana_varijabla naziv="DomainObject.Predmet.OstaliListNazivFormated_1">
      <item>Jasenko-miljenko Brajan</item>
    </derivirana_varijabla>
  </DomainObject.Predmet.OstaliListNazivFormated>
  <DomainObject.Predmet.OstaliListNazivFormatedOIB>
    <izvorni_sadrzaj>
      <item>Jasenko-miljenko Brajan, OIB 64282017437</item>
    </izvorni_sadrzaj>
    <derivirana_varijabla naziv="DomainObject.Predmet.OstaliListNazivFormatedOIB_1">
      <item>Jasenko-miljenko Brajan, OIB 64282017437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Labirint-Projekt d.o.o.</izvorni_sadrzaj>
    <derivirana_varijabla naziv="DomainObject.Predmet.ProtustrankaIDrugi_1">Labirint-Projekt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Labirint-Projekt d.o.o., OIB 06742770056, Martićeva 14/E, 10000 Zagreb</izvorni_sadrzaj>
    <derivirana_varijabla naziv="DomainObject.Predmet.ProtustrankaIDrugiAdressOIB_1">Labirint-Projekt d.o.o., OIB 06742770056, Martićeva 14/E,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Labirint-Projekt d.o.o.</item>
      <item>Jasenko-miljenko Brajan</item>
    </izvorni_sadrzaj>
    <derivirana_varijabla naziv="DomainObject.Predmet.SudioniciListNaziv_1">
      <item>FINA Regionalni centar Zagreb</item>
      <item>Labirint-Projekt d.o.o.</item>
      <item>Jasenko-miljenko Brajan</item>
    </derivirana_varijabla>
  </DomainObject.Predmet.SudioniciListNaziv>
  <DomainObject.Predmet.SudioniciListAdressOIB>
    <izvorni_sadrzaj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izvorni_sadrzaj>
    <derivirana_varijabla naziv="DomainObject.Predmet.SudioniciListAdressOIB_1"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06742770056</item>
      <item>, OIB 64282017437</item>
    </izvorni_sadrzaj>
    <derivirana_varijabla naziv="DomainObject.Predmet.SudioniciListNazivOIB_1">
      <item>, OIB 85821130368</item>
      <item>, OIB 06742770056</item>
      <item>, OIB 64282017437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7CA0F-EFA8-4B30-A13A-6F30BE8E0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95</properties:Words>
  <properties:Characters>595</properties:Characters>
  <properties:Lines>33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2017-08-31T11:21:00Z</dcterms:created>
  <dc:creator>stecaj</dc:creator>
  <cp:lastModifiedBy>Gordana Grčić</cp:lastModifiedBy>
  <cp:lastPrinted>2017-08-31T11:20:00Z</cp:lastPrinted>
  <dcterms:modified xmlns:xsi="http://www.w3.org/2001/XMLSchema-instance" xsi:type="dcterms:W3CDTF">2017-08-31T11:21:00Z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