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3d09" w14:paraId="19e3d09" w:rsidRDefault="003D13F5" w:rsidP="003D13F5" w:rsidR="003D13F5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37BAB">
        <w:rPr>
          <w:rFonts w:cs="Times New Roman" w:hAnsi="Times New Roman" w:ascii="Times New Roman"/>
          <w:sz w:val="24"/>
          <w:szCs w:val="24"/>
        </w:rPr>
        <w:t xml:space="preserve">       Poslovni broj: 4 St-</w:t>
      </w:r>
      <w:r w:rsidR="00DC5771">
        <w:rPr>
          <w:rFonts w:cs="Times New Roman" w:hAnsi="Times New Roman" w:ascii="Times New Roman"/>
          <w:sz w:val="24"/>
          <w:szCs w:val="24"/>
        </w:rPr>
        <w:t>1084/16-17</w:t>
      </w:r>
    </w:p>
    <w:p w:rsidRDefault="003D13F5" w:rsidP="003D13F5" w:rsidR="003D13F5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3D13F5" w:rsidP="003D13F5" w:rsidR="003D13F5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3D13F5" w:rsidP="003D13F5" w:rsidR="003D13F5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3D13F5" w:rsidP="003D13F5" w:rsidR="003D13F5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3D13F5" w:rsidP="003D13F5" w:rsidR="003D13F5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3D13F5" w:rsidP="003D13F5" w:rsidR="003D13F5" w:rsidRPr="00037BAB">
      <w:pPr>
        <w:spacing w:lineRule="auto" w:line="240" w:after="0"/>
        <w:rPr>
          <w:lang w:eastAsia="hr-HR"/>
        </w:rPr>
      </w:pPr>
    </w:p>
    <w:p w:rsidRDefault="003D13F5" w:rsidP="003D13F5" w:rsidR="003D13F5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DC5771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8F6">
        <w:rPr>
          <w:rFonts w:cs="Times New Roman" w:hAnsi="Times New Roman" w:ascii="Times New Roman"/>
          <w:sz w:val="24"/>
          <w:szCs w:val="24"/>
        </w:rPr>
        <w:tab/>
      </w:r>
      <w:r w:rsidRPr="00E02296">
        <w:rPr>
          <w:rFonts w:cs="Times New Roman" w:hAnsi="Times New Roman" w:ascii="Times New Roman"/>
          <w:sz w:val="24"/>
          <w:szCs w:val="24"/>
        </w:rPr>
        <w:t xml:space="preserve">Trgovački sud u Varaždinu, po </w:t>
      </w:r>
      <w:r w:rsidRPr="0038209A">
        <w:rPr>
          <w:rFonts w:cs="Times New Roman" w:hAnsi="Times New Roman" w:ascii="Times New Roman"/>
          <w:sz w:val="24"/>
          <w:szCs w:val="24"/>
        </w:rPr>
        <w:t xml:space="preserve">sucu toga suda Iris Hatvalić </w:t>
      </w:r>
      <w:proofErr w:type="spellStart"/>
      <w:r w:rsidRPr="0038209A"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Pr="0038209A">
        <w:rPr>
          <w:rFonts w:cs="Times New Roman" w:hAnsi="Times New Roman" w:ascii="Times New Roman"/>
          <w:sz w:val="24"/>
          <w:szCs w:val="24"/>
        </w:rPr>
        <w:t xml:space="preserve">, kao stečajnom sucu, </w:t>
      </w:r>
      <w:r w:rsidR="00DC5771" w:rsidRPr="00DC5771">
        <w:rPr>
          <w:rFonts w:cs="Times New Roman" w:hAnsi="Times New Roman" w:ascii="Times New Roman"/>
          <w:sz w:val="24"/>
          <w:szCs w:val="24"/>
        </w:rPr>
        <w:t xml:space="preserve">u stečajnom predmetu povodom prijedloga podnositelja FINA, RC Zagreb, Podružnica Varaždin, A. Cesarca 2, OIB: 85821130368, za pokretanje stečajnog postupka nad dužnikom BABY BLUE j.d.o.o. u likvidaciji, OIB: 98359270145 sa sjedištem u </w:t>
      </w:r>
      <w:proofErr w:type="spellStart"/>
      <w:r w:rsidR="00DC5771" w:rsidRPr="00DC5771">
        <w:rPr>
          <w:rFonts w:cs="Times New Roman" w:hAnsi="Times New Roman" w:ascii="Times New Roman"/>
          <w:sz w:val="24"/>
          <w:szCs w:val="24"/>
        </w:rPr>
        <w:t>Zasadbreg</w:t>
      </w:r>
      <w:proofErr w:type="spellEnd"/>
      <w:r w:rsidR="00DC5771" w:rsidRPr="00DC5771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C5771" w:rsidRPr="00DC5771">
        <w:rPr>
          <w:rFonts w:cs="Times New Roman" w:hAnsi="Times New Roman" w:ascii="Times New Roman"/>
          <w:sz w:val="24"/>
          <w:szCs w:val="24"/>
        </w:rPr>
        <w:t>Zasadbreg</w:t>
      </w:r>
      <w:proofErr w:type="spellEnd"/>
      <w:r w:rsidR="00DC5771" w:rsidRPr="00DC5771">
        <w:rPr>
          <w:rFonts w:cs="Times New Roman" w:hAnsi="Times New Roman" w:ascii="Times New Roman"/>
          <w:sz w:val="24"/>
          <w:szCs w:val="24"/>
        </w:rPr>
        <w:t xml:space="preserve"> 83A</w:t>
      </w:r>
      <w:r w:rsidRPr="00DC5771">
        <w:rPr>
          <w:rFonts w:cs="Times New Roman" w:hAnsi="Times New Roman" w:ascii="Times New Roman"/>
          <w:sz w:val="24"/>
          <w:szCs w:val="24"/>
        </w:rPr>
        <w:t xml:space="preserve">, dana </w:t>
      </w:r>
      <w:r w:rsidR="00DC5771">
        <w:rPr>
          <w:rFonts w:cs="Times New Roman" w:hAnsi="Times New Roman" w:ascii="Times New Roman"/>
          <w:sz w:val="24"/>
          <w:szCs w:val="24"/>
        </w:rPr>
        <w:t>28</w:t>
      </w:r>
      <w:r w:rsidRPr="00DC5771">
        <w:rPr>
          <w:rFonts w:cs="Times New Roman" w:hAnsi="Times New Roman" w:ascii="Times New Roman"/>
          <w:sz w:val="24"/>
          <w:szCs w:val="24"/>
        </w:rPr>
        <w:t xml:space="preserve">. </w:t>
      </w:r>
      <w:r w:rsidR="00DC5771">
        <w:rPr>
          <w:rFonts w:cs="Times New Roman" w:hAnsi="Times New Roman" w:ascii="Times New Roman"/>
          <w:sz w:val="24"/>
          <w:szCs w:val="24"/>
        </w:rPr>
        <w:t>ožujka</w:t>
      </w:r>
      <w:r w:rsidRPr="00DC5771"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3D13F5" w:rsidP="003D13F5" w:rsidR="003D13F5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DC5771" w:rsidRPr="00DC5771">
        <w:rPr>
          <w:rFonts w:cs="Times New Roman" w:hAnsi="Times New Roman" w:ascii="Times New Roman"/>
          <w:sz w:val="24"/>
          <w:szCs w:val="24"/>
        </w:rPr>
        <w:t xml:space="preserve">BABY BLUE j.d.o.o. u likvidaciji, OIB: 98359270145 sa sjedištem u </w:t>
      </w:r>
      <w:proofErr w:type="spellStart"/>
      <w:r w:rsidR="00DC5771" w:rsidRPr="00DC5771">
        <w:rPr>
          <w:rFonts w:cs="Times New Roman" w:hAnsi="Times New Roman" w:ascii="Times New Roman"/>
          <w:sz w:val="24"/>
          <w:szCs w:val="24"/>
        </w:rPr>
        <w:t>Zasadbreg</w:t>
      </w:r>
      <w:proofErr w:type="spellEnd"/>
      <w:r w:rsidR="00DC5771" w:rsidRPr="00DC5771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C5771" w:rsidRPr="00DC5771">
        <w:rPr>
          <w:rFonts w:cs="Times New Roman" w:hAnsi="Times New Roman" w:ascii="Times New Roman"/>
          <w:sz w:val="24"/>
          <w:szCs w:val="24"/>
        </w:rPr>
        <w:t>Zasadbreg</w:t>
      </w:r>
      <w:proofErr w:type="spellEnd"/>
      <w:r w:rsidR="00DC5771" w:rsidRPr="00DC5771">
        <w:rPr>
          <w:rFonts w:cs="Times New Roman" w:hAnsi="Times New Roman" w:ascii="Times New Roman"/>
          <w:sz w:val="24"/>
          <w:szCs w:val="24"/>
        </w:rPr>
        <w:t xml:space="preserve"> 83A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635446">
        <w:rPr>
          <w:rFonts w:cs="Times New Roman" w:hAnsi="Times New Roman" w:ascii="Times New Roman"/>
          <w:b/>
          <w:sz w:val="24"/>
          <w:szCs w:val="24"/>
        </w:rPr>
        <w:t>220</w:t>
      </w:r>
      <w:r w:rsidR="00DC5771">
        <w:rPr>
          <w:rFonts w:cs="Times New Roman" w:hAnsi="Times New Roman" w:ascii="Times New Roman"/>
          <w:b/>
          <w:sz w:val="24"/>
          <w:szCs w:val="24"/>
        </w:rPr>
        <w:t>1084</w:t>
      </w:r>
      <w:r w:rsidRPr="00635446">
        <w:rPr>
          <w:rFonts w:cs="Times New Roman" w:hAnsi="Times New Roman" w:ascii="Times New Roman"/>
          <w:b/>
          <w:sz w:val="24"/>
          <w:szCs w:val="24"/>
        </w:rPr>
        <w:t>16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D13F5" w:rsidP="003D13F5" w:rsidR="003D13F5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>
        <w:rPr>
          <w:rFonts w:cs="Times New Roman" w:hAnsi="Times New Roman" w:ascii="Times New Roman"/>
          <w:sz w:val="24"/>
          <w:szCs w:val="24"/>
        </w:rPr>
        <w:t>araždinu, 28. ožujka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3D13F5" w:rsidP="003D13F5" w:rsidR="003D13F5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Iris Hatvalić </w:t>
      </w:r>
      <w:proofErr w:type="spellStart"/>
      <w:r w:rsidRPr="00037BAB"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="003E4E48">
        <w:rPr>
          <w:rFonts w:cs="Times New Roman" w:hAnsi="Times New Roman" w:ascii="Times New Roman"/>
          <w:sz w:val="24"/>
          <w:szCs w:val="24"/>
        </w:rPr>
        <w:t>,v.r.</w:t>
      </w:r>
    </w:p>
    <w:p w:rsidRDefault="003D13F5" w:rsidP="003D13F5" w:rsidR="003D1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3D13F5" w:rsidP="003D13F5" w:rsidR="003D1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3D13F5" w:rsidP="003D13F5" w:rsidR="003D13F5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066EE5" w:rsidR="00066EE5"/>
    <w:sectPr w:rsidR="00066E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doNotDisplayPageBoundaries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3F5"/>
    <w:rsid w:val="00066EE5"/>
    <w:rsid w:val="003D13F5"/>
    <w:rsid w:val="003E4E48"/>
    <w:rsid w:val="007B484E"/>
    <w:rsid w:val="00DC5771"/>
    <w:rsid w:val="00FE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13F5"/>
  </w:style>
  <w:style w:styleId="Naslov2" w:type="paragraph">
    <w:name w:val="heading 2"/>
    <w:basedOn w:val="Normal"/>
    <w:next w:val="Normal"/>
    <w:link w:val="Naslov2Char"/>
    <w:qFormat/>
    <w:rsid w:val="003D13F5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3D13F5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3D13F5"/>
    <w:rPr>
      <w:b/>
      <w:bCs/>
    </w:rPr>
  </w:style>
  <w:style w:styleId="Odlomakpopisa" w:type="paragraph">
    <w:name w:val="List Paragraph"/>
    <w:basedOn w:val="Normal"/>
    <w:uiPriority w:val="34"/>
    <w:qFormat/>
    <w:rsid w:val="003D13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2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2A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2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2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13F5"/>
  </w:style>
  <w:style w:styleId="Naslov2" w:type="paragraph">
    <w:name w:val="heading 2"/>
    <w:basedOn w:val="Normal"/>
    <w:next w:val="Normal"/>
    <w:link w:val="Naslov2Char"/>
    <w:qFormat/>
    <w:rsid w:val="003D13F5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3D13F5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3D13F5"/>
    <w:rPr>
      <w:b/>
      <w:bCs/>
    </w:rPr>
  </w:style>
  <w:style w:styleId="Odlomakpopisa" w:type="paragraph">
    <w:name w:val="List Paragraph"/>
    <w:basedOn w:val="Normal"/>
    <w:uiPriority w:val="34"/>
    <w:qFormat/>
    <w:rsid w:val="003D13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2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2A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2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2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St-1084/2016</izvorni_sadrzaj>
    <derivirana_varijabla naziv="DomainObject.Predmet.OznakaBroj_1">St-1084/2016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BABY BLUE jednostavno društvo s ograničenom odgovornošću za ugostiteljstvo,  trgovinu i usluge u likvidaciji zastupanog po punomoćniku Marko Tuksar</izvorni_sadrzaj>
    <derivirana_varijabla naziv="DomainObject.Predmet.ProtustrankaFormated_1">  BABY BLUE jednostavno društvo s ograničenom odgovornošću za ugostiteljstvo,  trgovinu i usluge u likvidaciji zastupanog po punomoćniku Marko Tuksar</derivirana_varijabla>
  </DomainObject.Predmet.ProtustrankaFormated>
  <DomainObject.Predmet.ProtustrankaFormatedOIB>
    <izvorni_sadrzaj>  BABY BLUE jednostavno društvo s ograničenom odgovornošću za ugostiteljstvo,  trgovinu i usluge u likvidaciji, OIB 98359270145 zastupanog po punomoćniku Marko Tuksar</izvorni_sadrzaj>
    <derivirana_varijabla naziv="DomainObject.Predmet.ProtustrankaFormatedOIB_1">  BABY BLUE jednostavno društvo s ograničenom odgovornošću za ugostiteljstvo,  trgovinu i usluge u likvidaciji, OIB 98359270145 zastupanog po punomoćniku Marko Tuksar</derivirana_varijabla>
  </DomainObject.Predmet.ProtustrankaFormatedOIB>
  <DomainObject.Predmet.ProtustrankaFormatedWithAdress>
    <izvorni_sadrzaj> BABY BLUE jednostavno društvo s ograničenom odgovornošću za ugostiteljstvo,  trgovinu i usluge u likvidaciji, Zasadbreg 83/A, 40000 Zasadbreg zastupanog po punomoćniku Marko Tuksar</izvorni_sadrzaj>
    <derivirana_varijabla naziv="DomainObject.Predmet.ProtustrankaFormatedWithAdress_1"> BABY BLUE jednostavno društvo s ograničenom odgovornošću za ugostiteljstvo,  trgovinu i usluge u likvidaciji, Zasadbreg 83/A, 40000 Zasadbreg zastupanog po punomoćniku Marko Tuksar</derivirana_varijabla>
  </DomainObject.Predmet.ProtustrankaFormatedWithAdress>
  <DomainObject.Predmet.ProtustrankaFormatedWithAdressOIB>
    <izvorni_sadrzaj> BABY BLUE jednostavno društvo s ograničenom odgovornošću za ugostiteljstvo,  trgovinu i usluge u likvidaciji, OIB 98359270145, Zasadbreg 83/A, 40000 Zasadbreg zastupanog po punomoćniku Marko Tuksar</izvorni_sadrzaj>
    <derivirana_varijabla naziv="DomainObject.Predmet.ProtustrankaFormatedWithAdressOIB_1"> BABY BLUE jednostavno društvo s ograničenom odgovornošću za ugostiteljstvo,  trgovinu i usluge u likvidaciji, OIB 98359270145, Zasadbreg 83/A, 40000 Zasadbreg zastupanog po punomoćniku Marko Tuksar</derivirana_varijabla>
  </DomainObject.Predmet.ProtustrankaFormatedWithAdressOIB>
  <DomainObject.Predmet.ProtustrankaWithAdress>
    <izvorni_sadrzaj>BABY BLUE jednostavno društvo s ograničenom odgovornošću za ugostiteljstvo,  trgovinu i usluge u likvidaciji Zasadbreg 83/A, 40000 Zasadbreg</izvorni_sadrzaj>
    <derivirana_varijabla naziv="DomainObject.Predmet.ProtustrankaWithAdress_1">BABY BLUE jednostavno društvo s ograničenom odgovornošću za ugostiteljstvo,  trgovinu i usluge u likvidaciji Zasadbreg 83/A, 40000 Zasadbreg</derivirana_varijabla>
  </DomainObject.Predmet.ProtustrankaWithAdress>
  <DomainObject.Predmet.ProtustrankaWithAdressOIB>
    <izvorni_sadrzaj>BABY BLUE jednostavno društvo s ograničenom odgovornošću za ugostiteljstvo,  trgovinu i usluge u likvidaciji, OIB 98359270145, Zasadbreg 83/A, 40000 Zasadbreg</izvorni_sadrzaj>
    <derivirana_varijabla naziv="DomainObject.Predmet.ProtustrankaWithAdressOIB_1">BABY BLUE jednostavno društvo s ograničenom odgovornošću za ugostiteljstvo,  trgovinu i usluge u likvidaciji, OIB 98359270145, Zasadbreg 83/A, 40000 Zasadbreg</derivirana_varijabla>
  </DomainObject.Predmet.ProtustrankaWithAdressOIB>
  <DomainObject.Predmet.ProtustrankaNazivFormated>
    <izvorni_sadrzaj>BABY BLUE jednostavno društvo s ograničenom odgovornošću za ugostiteljstvo,  trgovinu i usluge u likvidaciji</izvorni_sadrzaj>
    <derivirana_varijabla naziv="DomainObject.Predmet.ProtustrankaNazivFormated_1">BABY BLUE jednostavno društvo s ograničenom odgovornošću za ugostiteljstvo,  trgovinu i usluge u likvidaciji</derivirana_varijabla>
  </DomainObject.Predmet.ProtustrankaNazivFormated>
  <DomainObject.Predmet.ProtustrankaNazivFormatedOIB>
    <izvorni_sadrzaj>BABY BLUE jednostavno društvo s ograničenom odgovornošću za ugostiteljstvo,  trgovinu i usluge u likvidaciji, OIB 98359270145</izvorni_sadrzaj>
    <derivirana_varijabla naziv="DomainObject.Predmet.ProtustrankaNazivFormatedOIB_1">BABY BLUE jednostavno društvo s ograničenom odgovornošću za ugostiteljstvo,  trgovinu i usluge u likvidaciji, OIB 98359270145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7802.95</izvorni_sadrzaj>
    <derivirana_varijabla naziv="DomainObject.Predmet.TrenutnaVrijednost_1">7802.95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BABY BLUE jednostavno društvo s ograničenom odgovornošću za ugostiteljstvo,  trgovinu i usluge u likvidaciji zastupanog po punomoćniku Marko Tuksar</item>
    </izvorni_sadrzaj>
    <derivirana_varijabla naziv="DomainObject.Predmet.ProtuStrankaListFormated_1">
      <item>BABY BLUE jednostavno društvo s ograničenom odgovornošću za ugostiteljstvo,  trgovinu i usluge u likvidaciji zastupanog po punomoćniku Marko Tuksar</item>
    </derivirana_varijabla>
  </DomainObject.Predmet.ProtuStrankaListFormated>
  <DomainObject.Predmet.ProtuStrankaListFormatedOIB>
    <izvorni_sadrzaj>
      <item>BABY BLUE jednostavno društvo s ograničenom odgovornošću za ugostiteljstvo,  trgovinu i usluge u likvidaciji, OIB 98359270145 zastupanog po punomoćniku Marko Tuksar</item>
    </izvorni_sadrzaj>
    <derivirana_varijabla naziv="DomainObject.Predmet.ProtuStrankaListFormatedOIB_1">
      <item>BABY BLUE jednostavno društvo s ograničenom odgovornošću za ugostiteljstvo,  trgovinu i usluge u likvidaciji, OIB 98359270145 zastupanog po punomoćniku Marko Tuksar</item>
    </derivirana_varijabla>
  </DomainObject.Predmet.ProtuStrankaListFormatedOIB>
  <DomainObject.Predmet.ProtuStrankaListFormatedWithAdress>
    <izvorni_sadrzaj>
      <item>BABY BLUE jednostavno društvo s ograničenom odgovornošću za ugostiteljstvo,  trgovinu i usluge u likvidaciji, Zasadbreg 83/A, 40000 Zasadbreg zastupanog po punomoćniku Marko Tuksar</item>
    </izvorni_sadrzaj>
    <derivirana_varijabla naziv="DomainObject.Predmet.ProtuStrankaListFormatedWithAdress_1">
      <item>BABY BLUE jednostavno društvo s ograničenom odgovornošću za ugostiteljstvo,  trgovinu i usluge u likvidaciji, Zasadbreg 83/A, 40000 Zasadbreg zastupanog po punomoćniku Marko Tuksar</item>
    </derivirana_varijabla>
  </DomainObject.Predmet.ProtuStrankaListFormatedWithAdress>
  <DomainObject.Predmet.ProtuStrankaListFormatedWithAdressOIB>
    <izvorni_sadrzaj>
      <item>BABY BLUE jednostavno društvo s ograničenom odgovornošću za ugostiteljstvo,  trgovinu i usluge u likvidaciji, OIB 98359270145, Zasadbreg 83/A, 40000 Zasadbreg zastupanog po punomoćniku Marko Tuksar</item>
    </izvorni_sadrzaj>
    <derivirana_varijabla naziv="DomainObject.Predmet.ProtuStrankaListFormatedWithAdressOIB_1">
      <item>BABY BLUE jednostavno društvo s ograničenom odgovornošću za ugostiteljstvo,  trgovinu i usluge u likvidaciji, OIB 98359270145, Zasadbreg 83/A, 40000 Zasadbreg zastupanog po punomoćniku Marko Tuksar</item>
    </derivirana_varijabla>
  </DomainObject.Predmet.ProtuStrankaListFormatedWithAdressOIB>
  <DomainObject.Predmet.ProtuStrankaListNazivFormated>
    <izvorni_sadrzaj>
      <item>BABY BLUE jednostavno društvo s ograničenom odgovornošću za ugostiteljstvo,  trgovinu i usluge u likvidaciji</item>
    </izvorni_sadrzaj>
    <derivirana_varijabla naziv="DomainObject.Predmet.ProtuStrankaListNazivFormated_1">
      <item>BABY BLUE jednostavno društvo s ograničenom odgovornošću za ugostiteljstvo,  trgovinu i usluge u likvidaciji</item>
    </derivirana_varijabla>
  </DomainObject.Predmet.ProtuStrankaListNazivFormated>
  <DomainObject.Predmet.ProtuStrankaListNazivFormatedOIB>
    <izvorni_sadrzaj>
      <item>BABY BLUE jednostavno društvo s ograničenom odgovornošću za ugostiteljstvo,  trgovinu i usluge u likvidaciji, OIB 98359270145</item>
    </izvorni_sadrzaj>
    <derivirana_varijabla naziv="DomainObject.Predmet.ProtuStrankaListNazivFormatedOIB_1">
      <item>BABY BLUE jednostavno društvo s ograničenom odgovornošću za ugostiteljstvo,  trgovinu i usluge u likvidaciji, OIB 98359270145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Marko Tuksar punomoćnik sudionika u postupku BABY BLUE jednostavno društvo s ograničenom odgovornošću za ugostiteljstvo,  trgovinu i usluge u likvidaciji</item>
    </izvorni_sadrzaj>
    <derivirana_varijabla naziv="DomainObject.Predmet.OstaliListFormated_1">
      <item>Sudski registar</item>
      <item>e-oglasna ploča</item>
      <item>Županijsko državno odvjetništvo u Varaždinu</item>
      <item>Marko Tuksar punomoćnik sudionika u postupku BABY BLUE jednostavno društvo s ograničenom odgovornošću za ugostiteljstvo,  trgovinu i usluge u likvidaciji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Marko Tuksar, OIB 64585763613 punomoćnik sudionika u postupku BABY BLUE jednostavno društvo s ograničenom odgovornošću za ugostiteljstvo,  trgovinu i usluge u likvidaciji</item>
    </izvorni_sadrzaj>
    <derivirana_varijabla naziv="DomainObject.Predmet.OstaliListFormatedOIB_1">
      <item>Sudski registar</item>
      <item>e-oglasna ploča</item>
      <item>Županijsko državno odvjetništvo u Varaždinu</item>
      <item>Marko Tuksar, OIB 64585763613 punomoćnik sudionika u postupku BABY BLUE jednostavno društvo s ograničenom odgovornošću za ugostiteljstvo,  trgovinu i usluge u likvidaciji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Marko Tuksar, Zasadbreg 104, 40000 Zasadbreg punomoćnik sudionika u postupku BABY BLUE jednostavno društvo s ograničenom odgovornošću za ugostiteljstvo,  trgovinu i usluge u likvidaciji</item>
    </izvorni_sadrzaj>
    <derivirana_varijabla naziv="DomainObject.Predmet.OstaliListFormatedWithAdress_1">
      <item>Sudski registar</item>
      <item>e-oglasna ploča</item>
      <item>Županijsko državno odvjetništvo u Varaždinu</item>
      <item>Marko Tuksar, Zasadbreg 104, 40000 Zasadbreg punomoćnik sudionika u postupku BABY BLUE jednostavno društvo s ograničenom odgovornošću za ugostiteljstvo,  trgovinu i usluge u likvidaciji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Marko Tuksar, OIB 64585763613, Zasadbreg 104, 40000 Zasadbreg punomoćnik sudionika u postupku BABY BLUE jednostavno društvo s ograničenom odgovornošću za ugostiteljstvo,  trgovinu i usluge u likvidaciji</item>
    </izvorni_sadrzaj>
    <derivirana_varijabla naziv="DomainObject.Predmet.OstaliListFormatedWithAdressOIB_1">
      <item>Sudski registar</item>
      <item>e-oglasna ploča</item>
      <item>Županijsko državno odvjetništvo u Varaždinu</item>
      <item>Marko Tuksar, OIB 64585763613, Zasadbreg 104, 40000 Zasadbreg punomoćnik sudionika u postupku BABY BLUE jednostavno društvo s ograničenom odgovornošću za ugostiteljstvo,  trgovinu i usluge u likvidaciji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Marko Tuksar</item>
    </izvorni_sadrzaj>
    <derivirana_varijabla naziv="DomainObject.Predmet.OstaliListNazivFormated_1">
      <item>Sudski registar</item>
      <item>e-oglasna ploča</item>
      <item>Županijsko državno odvjetništvo u Varaždinu</item>
      <item>Marko Tuksar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Marko Tuksar, OIB 64585763613</item>
    </izvorni_sadrzaj>
    <derivirana_varijabla naziv="DomainObject.Predmet.OstaliListNazivFormatedOIB_1">
      <item>Sudski registar</item>
      <item>e-oglasna ploča</item>
      <item>Županijsko državno odvjetništvo u Varaždinu</item>
      <item>Marko Tuksar, OIB 64585763613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BABY BLUE jednostavno društvo s ograničenom odgovornošću za ugostiteljstvo,  trgovinu i usluge u likvidaciji</izvorni_sadrzaj>
    <derivirana_varijabla naziv="DomainObject.Predmet.ProtustrankaIDrugi_1">BABY BLUE jednostavno društvo s ograničenom odgovornošću za ugostiteljstvo,  trgovinu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BABY BLUE jednostavno društvo s ograničenom odgovornošću za ugostiteljstvo,  trgovinu i usluge u likvidaciji, OIB 98359270145, Zasadbreg 83/A, 40000 Zasadbreg</izvorni_sadrzaj>
    <derivirana_varijabla naziv="DomainObject.Predmet.ProtustrankaIDrugiAdressOIB_1">BABY BLUE jednostavno društvo s ograničenom odgovornošću za ugostiteljstvo,  trgovinu i usluge u likvidaciji, OIB 98359270145, Zasadbreg 83/A,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BABY BLUE jednostavno društvo s ograničenom odgovornošću za ugostiteljstvo,  trgovinu i usluge u likvidaciji</item>
      <item>Sudski registar</item>
      <item>e-oglasna ploča</item>
      <item>Županijsko državno odvjetništvo u Varaždinu</item>
      <item>Marko Tuksar</item>
    </izvorni_sadrzaj>
    <derivirana_varijabla naziv="DomainObject.Predmet.SudioniciListNaziv_1">
      <item>Financijska agencija</item>
      <item>BABY BLUE jednostavno društvo s ograničenom odgovornošću za ugostiteljstvo,  trgovinu i usluge u likvidaciji</item>
      <item>Sudski registar</item>
      <item>e-oglasna ploča</item>
      <item>Županijsko državno odvjetništvo u Varaždinu</item>
      <item>Marko Tuksar</item>
    </derivirana_varijabla>
  </DomainObject.Predmet.SudioniciListNaziv>
  <DomainObject.Predmet.SudioniciListAdressOIB>
    <izvorni_sadrzaj>
      <item>Financijska agencija, OIB 85821130368, Ulica grada Vukovara 70,10000 Zagreb</item>
      <item>BABY BLUE jednostavno društvo s ograničenom odgovornošću za ugostiteljstvo,  trgovinu i usluge u likvidaciji, OIB 98359270145, Zasadbreg 83/A,40000 Zasadbreg</item>
      <item>Sudski registar</item>
      <item>e-oglasna ploča</item>
      <item>Županijsko državno odvjetništvo u Varaždinu</item>
      <item>Marko Tuksar, OIB 64585763613, Zasadbreg 104,40000 Zasadbreg</item>
    </izvorni_sadrzaj>
    <derivirana_varijabla naziv="DomainObject.Predmet.SudioniciListAdressOIB_1">
      <item>Financijska agencija, OIB 85821130368, Ulica grada Vukovara 70,10000 Zagreb</item>
      <item>BABY BLUE jednostavno društvo s ograničenom odgovornošću za ugostiteljstvo,  trgovinu i usluge u likvidaciji, OIB 98359270145, Zasadbreg 83/A,40000 Zasadbreg</item>
      <item>Sudski registar</item>
      <item>e-oglasna ploča</item>
      <item>Županijsko državno odvjetništvo u Varaždinu</item>
      <item>Marko Tuksar, OIB 64585763613, Zasadbreg 104,40000 Zasadbreg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98359270145</item>
      <item>, OIB null</item>
      <item>, OIB null</item>
      <item>, OIB null</item>
      <item>, OIB 64585763613</item>
    </izvorni_sadrzaj>
    <derivirana_varijabla naziv="DomainObject.Predmet.SudioniciListNazivOIB_1">
      <item>, OIB 85821130368</item>
      <item>, OIB 98359270145</item>
      <item>, OIB null</item>
      <item>, OIB null</item>
      <item>, OIB null</item>
      <item>, OIB 64585763613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1246</properties:Characters>
  <properties:Lines>49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2017-03-28T12:20:00Z</dcterms:created>
  <dc:creator>Katarina Breški</dc:creator>
  <cp:lastModifiedBy>Katarina Breški</cp:lastModifiedBy>
  <cp:lastPrinted>2017-03-28T12:23:00Z</cp:lastPrinted>
  <dcterms:modified xmlns:xsi="http://www.w3.org/2001/XMLSchema-instance" xsi:type="dcterms:W3CDTF">2017-03-28T12:24:00Z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